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FF814F" w14:textId="77777777" w:rsidR="002053FC" w:rsidRPr="00E34909" w:rsidRDefault="002053FC" w:rsidP="00A821A8">
      <w:pPr>
        <w:ind w:right="284"/>
        <w:rPr>
          <w:rFonts w:cstheme="minorHAnsi"/>
          <w:b/>
          <w:bCs/>
          <w:sz w:val="24"/>
          <w:szCs w:val="24"/>
        </w:rPr>
      </w:pPr>
    </w:p>
    <w:p w14:paraId="44308E46" w14:textId="3C1A96B2" w:rsidR="00A821A8" w:rsidRPr="00E34909" w:rsidRDefault="00A821A8" w:rsidP="00A821A8">
      <w:pPr>
        <w:ind w:right="284"/>
        <w:rPr>
          <w:rFonts w:cstheme="minorHAnsi"/>
          <w:b/>
          <w:bCs/>
          <w:sz w:val="24"/>
          <w:szCs w:val="24"/>
        </w:rPr>
      </w:pPr>
      <w:r w:rsidRPr="00E34909">
        <w:rPr>
          <w:rFonts w:cstheme="minorHAnsi"/>
          <w:b/>
          <w:bCs/>
          <w:sz w:val="24"/>
          <w:szCs w:val="24"/>
        </w:rPr>
        <w:t xml:space="preserve">Oggetto: Adeguamento Organico di Diritto alle situazioni di Fatto personale docente scuola Primaria e Infanzia, </w:t>
      </w:r>
      <w:proofErr w:type="spellStart"/>
      <w:r w:rsidRPr="00E34909">
        <w:rPr>
          <w:rFonts w:cstheme="minorHAnsi"/>
          <w:b/>
          <w:bCs/>
          <w:sz w:val="24"/>
          <w:szCs w:val="24"/>
        </w:rPr>
        <w:t>a.s.</w:t>
      </w:r>
      <w:proofErr w:type="spellEnd"/>
      <w:r w:rsidRPr="00E34909">
        <w:rPr>
          <w:rFonts w:cstheme="minorHAnsi"/>
          <w:b/>
          <w:bCs/>
          <w:sz w:val="24"/>
          <w:szCs w:val="24"/>
        </w:rPr>
        <w:t xml:space="preserve"> 202</w:t>
      </w:r>
      <w:r w:rsidR="00556F8D">
        <w:rPr>
          <w:rFonts w:cstheme="minorHAnsi"/>
          <w:b/>
          <w:bCs/>
          <w:sz w:val="24"/>
          <w:szCs w:val="24"/>
        </w:rPr>
        <w:t>6</w:t>
      </w:r>
      <w:r w:rsidRPr="00E34909">
        <w:rPr>
          <w:rFonts w:cstheme="minorHAnsi"/>
          <w:b/>
          <w:bCs/>
          <w:sz w:val="24"/>
          <w:szCs w:val="24"/>
        </w:rPr>
        <w:t>/2</w:t>
      </w:r>
      <w:r w:rsidR="00556F8D">
        <w:rPr>
          <w:rFonts w:cstheme="minorHAnsi"/>
          <w:b/>
          <w:bCs/>
          <w:sz w:val="24"/>
          <w:szCs w:val="24"/>
        </w:rPr>
        <w:t>7</w:t>
      </w:r>
      <w:r w:rsidRPr="00E34909">
        <w:rPr>
          <w:rFonts w:cstheme="minorHAnsi"/>
          <w:b/>
          <w:bCs/>
          <w:sz w:val="24"/>
          <w:szCs w:val="24"/>
        </w:rPr>
        <w:t>.</w:t>
      </w:r>
    </w:p>
    <w:p w14:paraId="586602A2" w14:textId="77777777" w:rsidR="0000389D" w:rsidRPr="00E34909" w:rsidRDefault="0000389D" w:rsidP="00A821A8">
      <w:pPr>
        <w:ind w:right="284"/>
        <w:rPr>
          <w:rFonts w:cstheme="minorHAnsi"/>
          <w:b/>
          <w:bCs/>
          <w:sz w:val="24"/>
          <w:szCs w:val="24"/>
        </w:rPr>
      </w:pPr>
    </w:p>
    <w:p w14:paraId="406296D4" w14:textId="6C575274" w:rsidR="00A821A8" w:rsidRPr="009521FF" w:rsidRDefault="00A821A8" w:rsidP="009521FF">
      <w:pPr>
        <w:ind w:right="284"/>
        <w:jc w:val="center"/>
        <w:rPr>
          <w:rFonts w:cstheme="minorHAnsi"/>
          <w:b/>
          <w:bCs/>
          <w:sz w:val="24"/>
          <w:szCs w:val="24"/>
        </w:rPr>
      </w:pPr>
      <w:r w:rsidRPr="00E34909">
        <w:rPr>
          <w:rFonts w:cstheme="minorHAnsi"/>
          <w:b/>
          <w:bCs/>
          <w:sz w:val="24"/>
          <w:szCs w:val="24"/>
        </w:rPr>
        <w:t xml:space="preserve">IL </w:t>
      </w:r>
      <w:r w:rsidR="002C4C10">
        <w:rPr>
          <w:rFonts w:cstheme="minorHAnsi"/>
          <w:b/>
          <w:bCs/>
          <w:sz w:val="24"/>
          <w:szCs w:val="24"/>
        </w:rPr>
        <w:t>DIRIGENTE</w:t>
      </w:r>
    </w:p>
    <w:p w14:paraId="2F297328" w14:textId="77777777" w:rsidR="0000389D" w:rsidRDefault="0000389D" w:rsidP="00A821A8">
      <w:pPr>
        <w:ind w:right="284"/>
        <w:jc w:val="center"/>
        <w:rPr>
          <w:rFonts w:cstheme="minorHAnsi"/>
          <w:sz w:val="24"/>
          <w:szCs w:val="24"/>
        </w:rPr>
      </w:pPr>
    </w:p>
    <w:p w14:paraId="6A75874D" w14:textId="77777777" w:rsidR="00F61AE0" w:rsidRPr="00E34909" w:rsidRDefault="00F61AE0" w:rsidP="00A821A8">
      <w:pPr>
        <w:ind w:right="284"/>
        <w:jc w:val="center"/>
        <w:rPr>
          <w:rFonts w:cstheme="minorHAnsi"/>
          <w:sz w:val="24"/>
          <w:szCs w:val="24"/>
        </w:rPr>
      </w:pPr>
    </w:p>
    <w:tbl>
      <w:tblPr>
        <w:tblStyle w:val="Grigliatabella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5"/>
        <w:gridCol w:w="7688"/>
      </w:tblGrid>
      <w:tr w:rsidR="004C59DC" w:rsidRPr="00E34909" w14:paraId="26373522" w14:textId="77777777" w:rsidTr="00DB155A">
        <w:tc>
          <w:tcPr>
            <w:tcW w:w="1955" w:type="dxa"/>
          </w:tcPr>
          <w:p w14:paraId="19643031" w14:textId="36147FE6" w:rsidR="004C59DC" w:rsidRPr="00E34909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VISTA</w:t>
            </w:r>
          </w:p>
        </w:tc>
        <w:tc>
          <w:tcPr>
            <w:tcW w:w="7688" w:type="dxa"/>
          </w:tcPr>
          <w:p w14:paraId="339996B4" w14:textId="2263BE40" w:rsidR="004C59DC" w:rsidRPr="0020388B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la nota ministeriale prot. </w:t>
            </w:r>
            <w:proofErr w:type="gramStart"/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n. 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.</w:t>
            </w:r>
            <w:proofErr w:type="gramEnd"/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10.164 del 16 </w:t>
            </w:r>
            <w:proofErr w:type="gramStart"/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Aprile</w:t>
            </w:r>
            <w:proofErr w:type="gramEnd"/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2026 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con la quale sono state attribuite le risorse di organico per il personale docente per </w:t>
            </w:r>
            <w:proofErr w:type="spellStart"/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l’a.s.</w:t>
            </w:r>
            <w:proofErr w:type="spellEnd"/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202</w:t>
            </w:r>
            <w:r w:rsidR="00A0141D" w:rsidRPr="0020388B">
              <w:rPr>
                <w:rFonts w:asciiTheme="minorHAnsi" w:hAnsiTheme="minorHAnsi" w:cstheme="minorHAnsi"/>
                <w:sz w:val="24"/>
                <w:szCs w:val="24"/>
              </w:rPr>
              <w:t>5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/202</w:t>
            </w:r>
            <w:r w:rsidR="00A0141D" w:rsidRPr="0020388B"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;</w:t>
            </w:r>
          </w:p>
        </w:tc>
      </w:tr>
      <w:tr w:rsidR="004C59DC" w:rsidRPr="00E34909" w14:paraId="457B6D16" w14:textId="77777777" w:rsidTr="00DB155A">
        <w:tc>
          <w:tcPr>
            <w:tcW w:w="1955" w:type="dxa"/>
          </w:tcPr>
          <w:p w14:paraId="2C70E17E" w14:textId="7C33005B" w:rsidR="004C59DC" w:rsidRPr="00E34909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VISTA</w:t>
            </w:r>
          </w:p>
        </w:tc>
        <w:tc>
          <w:tcPr>
            <w:tcW w:w="7688" w:type="dxa"/>
          </w:tcPr>
          <w:p w14:paraId="01877AB7" w14:textId="3807064B" w:rsidR="004C59DC" w:rsidRPr="0020388B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la nota prot. n. 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16861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del </w:t>
            </w:r>
            <w:r w:rsidR="00A0141D" w:rsidRPr="0020388B">
              <w:rPr>
                <w:rFonts w:asciiTheme="minorHAnsi" w:hAnsiTheme="minorHAnsi" w:cstheme="minorHAnsi"/>
                <w:sz w:val="24"/>
                <w:szCs w:val="24"/>
              </w:rPr>
              <w:t>2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7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/04/202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, con la quale l’USR-ER ha assegnato alla provincia di Ferrara </w:t>
            </w:r>
            <w:r w:rsidR="009751C4">
              <w:rPr>
                <w:rFonts w:asciiTheme="minorHAnsi" w:hAnsiTheme="minorHAnsi" w:cstheme="minorHAnsi"/>
                <w:sz w:val="24"/>
                <w:szCs w:val="24"/>
              </w:rPr>
              <w:t xml:space="preserve">n. 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112 </w:t>
            </w:r>
            <w:r w:rsidR="009751C4" w:rsidRPr="009751C4">
              <w:rPr>
                <w:rFonts w:asciiTheme="minorHAnsi" w:hAnsiTheme="minorHAnsi" w:cstheme="minorHAnsi"/>
                <w:sz w:val="24"/>
                <w:szCs w:val="24"/>
              </w:rPr>
              <w:t>posti di adeguamento dell’organico alle situazioni di fatto</w:t>
            </w:r>
            <w:r w:rsidR="009751C4">
              <w:rPr>
                <w:rFonts w:asciiTheme="minorHAnsi" w:hAnsiTheme="minorHAnsi" w:cstheme="minorHAnsi"/>
                <w:sz w:val="24"/>
                <w:szCs w:val="24"/>
              </w:rPr>
              <w:t>,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9751C4" w:rsidRPr="0020388B">
              <w:rPr>
                <w:rFonts w:asciiTheme="minorHAnsi" w:hAnsiTheme="minorHAnsi" w:cstheme="minorHAnsi"/>
                <w:sz w:val="24"/>
                <w:szCs w:val="24"/>
              </w:rPr>
              <w:t>per tutti gli ordini di scuola</w:t>
            </w:r>
            <w:r w:rsidR="009751C4">
              <w:rPr>
                <w:rFonts w:asciiTheme="minorHAnsi" w:hAnsiTheme="minorHAnsi" w:cstheme="minorHAnsi"/>
                <w:sz w:val="24"/>
                <w:szCs w:val="24"/>
              </w:rPr>
              <w:t>,</w:t>
            </w:r>
            <w:r w:rsidR="009751C4"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da utilizzare per l’adeguamento dell’organico di diritto alle situazioni di fatto;</w:t>
            </w:r>
          </w:p>
        </w:tc>
      </w:tr>
      <w:tr w:rsidR="004C59DC" w:rsidRPr="00E34909" w14:paraId="36E44C6B" w14:textId="77777777" w:rsidTr="00DB155A">
        <w:tc>
          <w:tcPr>
            <w:tcW w:w="1955" w:type="dxa"/>
          </w:tcPr>
          <w:p w14:paraId="664ABF71" w14:textId="77777777" w:rsidR="004C59DC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20388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VISTO</w:t>
            </w:r>
          </w:p>
          <w:p w14:paraId="64157C76" w14:textId="77777777" w:rsidR="0020388B" w:rsidRDefault="0020388B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740A67B7" w14:textId="77777777" w:rsidR="0020388B" w:rsidRDefault="0020388B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2B14BE16" w14:textId="3B9B531F" w:rsidR="0020388B" w:rsidRPr="0020388B" w:rsidRDefault="0020388B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VISTO</w:t>
            </w:r>
          </w:p>
        </w:tc>
        <w:tc>
          <w:tcPr>
            <w:tcW w:w="7688" w:type="dxa"/>
          </w:tcPr>
          <w:p w14:paraId="39D0D7F8" w14:textId="77777777" w:rsidR="004C59DC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il proprio precedente dispositivo prot. n.</w:t>
            </w:r>
            <w:r w:rsidR="00A0141D"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3998 del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13</w:t>
            </w:r>
            <w:r w:rsidR="00A0141D" w:rsidRPr="0020388B">
              <w:rPr>
                <w:rFonts w:asciiTheme="minorHAnsi" w:hAnsiTheme="minorHAnsi" w:cstheme="minorHAnsi"/>
                <w:sz w:val="24"/>
                <w:szCs w:val="24"/>
              </w:rPr>
              <w:t>/05/202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, con il quale è stato approvato l’organico di diritto della scuola Primaria e dell’Infanzia per </w:t>
            </w:r>
            <w:proofErr w:type="spellStart"/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l’a.s.</w:t>
            </w:r>
            <w:proofErr w:type="spellEnd"/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202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/2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7</w:t>
            </w: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>;</w:t>
            </w:r>
          </w:p>
          <w:p w14:paraId="55CD0FCF" w14:textId="00892D69" w:rsidR="0020388B" w:rsidRPr="0020388B" w:rsidRDefault="00B04B07" w:rsidP="00DB155A">
            <w:pPr>
              <w:ind w:right="28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il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successivo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 xml:space="preserve"> provvedimento,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 prot. n. 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4060</w:t>
            </w:r>
            <w:r w:rsidR="009751C4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del 1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4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 xml:space="preserve">/05/2026, con il quale è stato 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 xml:space="preserve">rettificato il dispositivo di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cui 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sopra</w:t>
            </w:r>
            <w:r w:rsidR="0020388B" w:rsidRPr="0020388B">
              <w:rPr>
                <w:rFonts w:asciiTheme="minorHAnsi" w:hAnsiTheme="minorHAnsi" w:cstheme="minorHAnsi"/>
                <w:sz w:val="24"/>
                <w:szCs w:val="24"/>
              </w:rPr>
              <w:t>;</w:t>
            </w:r>
          </w:p>
        </w:tc>
      </w:tr>
      <w:tr w:rsidR="004C59DC" w:rsidRPr="00E34909" w14:paraId="679D26BC" w14:textId="77777777" w:rsidTr="00DB155A">
        <w:tc>
          <w:tcPr>
            <w:tcW w:w="1955" w:type="dxa"/>
          </w:tcPr>
          <w:p w14:paraId="6F548500" w14:textId="31A0AB0C" w:rsidR="004C59DC" w:rsidRPr="00E34909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ESAMINATI</w:t>
            </w:r>
          </w:p>
        </w:tc>
        <w:tc>
          <w:tcPr>
            <w:tcW w:w="7688" w:type="dxa"/>
          </w:tcPr>
          <w:p w14:paraId="187F52EE" w14:textId="6DB8209A" w:rsidR="004C59DC" w:rsidRPr="00E34909" w:rsidRDefault="004C59DC" w:rsidP="00DB155A">
            <w:pPr>
              <w:ind w:right="28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sz w:val="24"/>
                <w:szCs w:val="24"/>
              </w:rPr>
              <w:t>i dati trasmessi dai Dirigenti scolastici, relativi all’adeguamento dell’organico di diritto alle situazioni di fatto;</w:t>
            </w:r>
          </w:p>
        </w:tc>
      </w:tr>
      <w:tr w:rsidR="004C59DC" w:rsidRPr="00E34909" w14:paraId="4902EC5D" w14:textId="77777777" w:rsidTr="00DB155A">
        <w:tc>
          <w:tcPr>
            <w:tcW w:w="1955" w:type="dxa"/>
          </w:tcPr>
          <w:p w14:paraId="7EA603BA" w14:textId="1A73D1BB" w:rsidR="004C59DC" w:rsidRPr="00E34909" w:rsidRDefault="0000389D" w:rsidP="00DB155A">
            <w:pPr>
              <w:ind w:right="284"/>
              <w:jc w:val="both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INFORMATE</w:t>
            </w:r>
          </w:p>
        </w:tc>
        <w:tc>
          <w:tcPr>
            <w:tcW w:w="7688" w:type="dxa"/>
          </w:tcPr>
          <w:p w14:paraId="41E9FFB0" w14:textId="546735D5" w:rsidR="004C59DC" w:rsidRPr="00E34909" w:rsidRDefault="0000389D" w:rsidP="00DB155A">
            <w:pPr>
              <w:ind w:right="284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sz w:val="24"/>
                <w:szCs w:val="24"/>
              </w:rPr>
              <w:t>le OO.SS. della Scuola in data</w:t>
            </w:r>
            <w:r w:rsidR="002C2DF8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26</w:t>
            </w:r>
            <w:r w:rsidR="000B0288">
              <w:rPr>
                <w:rFonts w:asciiTheme="minorHAnsi" w:hAnsiTheme="minorHAnsi" w:cstheme="minorHAnsi"/>
                <w:sz w:val="24"/>
                <w:szCs w:val="24"/>
              </w:rPr>
              <w:t>/0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8</w:t>
            </w:r>
            <w:r w:rsidR="000B0288">
              <w:rPr>
                <w:rFonts w:asciiTheme="minorHAnsi" w:hAnsiTheme="minorHAnsi" w:cstheme="minorHAnsi"/>
                <w:sz w:val="24"/>
                <w:szCs w:val="24"/>
              </w:rPr>
              <w:t>/202</w:t>
            </w:r>
            <w:r w:rsidR="0020388B"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Pr="00E34909">
              <w:rPr>
                <w:rFonts w:asciiTheme="minorHAnsi" w:hAnsiTheme="minorHAnsi" w:cstheme="minorHAnsi"/>
                <w:sz w:val="24"/>
                <w:szCs w:val="24"/>
              </w:rPr>
              <w:t>;</w:t>
            </w:r>
          </w:p>
        </w:tc>
      </w:tr>
    </w:tbl>
    <w:p w14:paraId="7F0E17A5" w14:textId="77777777" w:rsidR="00A4392C" w:rsidRPr="00E34909" w:rsidRDefault="00A4392C" w:rsidP="0000389D">
      <w:pPr>
        <w:rPr>
          <w:rFonts w:cstheme="minorHAnsi"/>
          <w:sz w:val="24"/>
          <w:szCs w:val="24"/>
        </w:rPr>
      </w:pPr>
    </w:p>
    <w:p w14:paraId="654568FA" w14:textId="39C8F08E" w:rsidR="00A4392C" w:rsidRDefault="00A821A8" w:rsidP="00F61AE0">
      <w:pPr>
        <w:jc w:val="center"/>
        <w:rPr>
          <w:rFonts w:cstheme="minorHAnsi"/>
          <w:b/>
          <w:bCs/>
          <w:sz w:val="24"/>
          <w:szCs w:val="24"/>
        </w:rPr>
      </w:pPr>
      <w:r w:rsidRPr="00E34909">
        <w:rPr>
          <w:rFonts w:cstheme="minorHAnsi"/>
          <w:b/>
          <w:bCs/>
          <w:sz w:val="24"/>
          <w:szCs w:val="24"/>
        </w:rPr>
        <w:t>DISPONE</w:t>
      </w:r>
    </w:p>
    <w:p w14:paraId="506EA7FC" w14:textId="77777777" w:rsidR="00F61AE0" w:rsidRPr="00F61AE0" w:rsidRDefault="00F61AE0" w:rsidP="00F61AE0">
      <w:pPr>
        <w:jc w:val="center"/>
        <w:rPr>
          <w:rFonts w:cstheme="minorHAnsi"/>
          <w:b/>
          <w:bCs/>
          <w:sz w:val="24"/>
          <w:szCs w:val="24"/>
        </w:rPr>
      </w:pPr>
    </w:p>
    <w:p w14:paraId="59C655CF" w14:textId="581581AD" w:rsidR="00A821A8" w:rsidRPr="00E34909" w:rsidRDefault="00A821A8" w:rsidP="00A821A8">
      <w:pPr>
        <w:ind w:right="283"/>
        <w:jc w:val="both"/>
        <w:rPr>
          <w:rFonts w:cstheme="minorHAnsi"/>
          <w:sz w:val="24"/>
          <w:szCs w:val="24"/>
        </w:rPr>
      </w:pPr>
      <w:r w:rsidRPr="00E34909">
        <w:rPr>
          <w:rFonts w:cstheme="minorHAnsi"/>
          <w:sz w:val="24"/>
          <w:szCs w:val="24"/>
        </w:rPr>
        <w:t>L’adeguamento dell’organico di diritto alle situazioni di fatto per la scuola Primaria per l’anno scolastico 202</w:t>
      </w:r>
      <w:r w:rsidR="0020388B">
        <w:rPr>
          <w:rFonts w:cstheme="minorHAnsi"/>
          <w:sz w:val="24"/>
          <w:szCs w:val="24"/>
        </w:rPr>
        <w:t>6</w:t>
      </w:r>
      <w:r w:rsidRPr="00E34909">
        <w:rPr>
          <w:rFonts w:cstheme="minorHAnsi"/>
          <w:sz w:val="24"/>
          <w:szCs w:val="24"/>
        </w:rPr>
        <w:t>/202</w:t>
      </w:r>
      <w:r w:rsidR="0020388B">
        <w:rPr>
          <w:rFonts w:cstheme="minorHAnsi"/>
          <w:sz w:val="24"/>
          <w:szCs w:val="24"/>
        </w:rPr>
        <w:t>7</w:t>
      </w:r>
      <w:r w:rsidRPr="00E34909">
        <w:rPr>
          <w:rFonts w:cstheme="minorHAnsi"/>
          <w:sz w:val="24"/>
          <w:szCs w:val="24"/>
        </w:rPr>
        <w:t>, così come di seguito riportato.</w:t>
      </w:r>
    </w:p>
    <w:p w14:paraId="28D6BD0B" w14:textId="5B38C5A6" w:rsidR="00A821A8" w:rsidRPr="00E34909" w:rsidRDefault="00A821A8" w:rsidP="00A821A8">
      <w:pPr>
        <w:ind w:right="425"/>
        <w:jc w:val="both"/>
        <w:rPr>
          <w:rFonts w:cstheme="minorHAnsi"/>
          <w:b/>
          <w:sz w:val="24"/>
          <w:szCs w:val="24"/>
        </w:rPr>
      </w:pPr>
      <w:r w:rsidRPr="00E34909">
        <w:rPr>
          <w:rFonts w:cstheme="minorHAnsi"/>
          <w:sz w:val="24"/>
          <w:szCs w:val="24"/>
        </w:rPr>
        <w:t xml:space="preserve">Vengono attribuiti limitatamente </w:t>
      </w:r>
      <w:proofErr w:type="spellStart"/>
      <w:r w:rsidRPr="00E34909">
        <w:rPr>
          <w:rFonts w:cstheme="minorHAnsi"/>
          <w:sz w:val="24"/>
          <w:szCs w:val="24"/>
        </w:rPr>
        <w:t>all’a.s.</w:t>
      </w:r>
      <w:proofErr w:type="spellEnd"/>
      <w:r w:rsidRPr="00E34909">
        <w:rPr>
          <w:rFonts w:cstheme="minorHAnsi"/>
          <w:sz w:val="24"/>
          <w:szCs w:val="24"/>
        </w:rPr>
        <w:t xml:space="preserve"> 202</w:t>
      </w:r>
      <w:r w:rsidR="00A0141D">
        <w:rPr>
          <w:rFonts w:cstheme="minorHAnsi"/>
          <w:sz w:val="24"/>
          <w:szCs w:val="24"/>
        </w:rPr>
        <w:t>5</w:t>
      </w:r>
      <w:r w:rsidRPr="00E34909">
        <w:rPr>
          <w:rFonts w:cstheme="minorHAnsi"/>
          <w:sz w:val="24"/>
          <w:szCs w:val="24"/>
        </w:rPr>
        <w:t>/2</w:t>
      </w:r>
      <w:r w:rsidR="00A0141D">
        <w:rPr>
          <w:rFonts w:cstheme="minorHAnsi"/>
          <w:sz w:val="24"/>
          <w:szCs w:val="24"/>
        </w:rPr>
        <w:t>6</w:t>
      </w:r>
      <w:r w:rsidRPr="00E34909">
        <w:rPr>
          <w:rFonts w:cstheme="minorHAnsi"/>
          <w:sz w:val="24"/>
          <w:szCs w:val="24"/>
        </w:rPr>
        <w:t xml:space="preserve"> i posti comuni/lingua aggiuntivi, relativi alle seguenti istituzioni scolastiche della </w:t>
      </w:r>
      <w:r w:rsidRPr="00E34909">
        <w:rPr>
          <w:rFonts w:cstheme="minorHAnsi"/>
          <w:b/>
          <w:sz w:val="24"/>
          <w:szCs w:val="24"/>
        </w:rPr>
        <w:t>Scuola Primaria:</w:t>
      </w:r>
    </w:p>
    <w:p w14:paraId="6FBC9DDC" w14:textId="77777777" w:rsidR="00F61AE0" w:rsidRDefault="00F61AE0" w:rsidP="00A821A8">
      <w:pPr>
        <w:jc w:val="both"/>
        <w:rPr>
          <w:rFonts w:cstheme="minorHAnsi"/>
          <w:b/>
          <w:bCs/>
          <w:sz w:val="24"/>
          <w:szCs w:val="24"/>
        </w:rPr>
      </w:pPr>
    </w:p>
    <w:p w14:paraId="74D9BDE4" w14:textId="77777777" w:rsidR="008503B3" w:rsidRDefault="008503B3" w:rsidP="00A821A8">
      <w:pPr>
        <w:jc w:val="both"/>
        <w:rPr>
          <w:rFonts w:cstheme="minorHAnsi"/>
          <w:b/>
          <w:bCs/>
          <w:sz w:val="24"/>
          <w:szCs w:val="24"/>
        </w:rPr>
      </w:pPr>
    </w:p>
    <w:p w14:paraId="7F5865A5" w14:textId="77777777" w:rsidR="0020388B" w:rsidRDefault="0020388B" w:rsidP="00A821A8">
      <w:pPr>
        <w:jc w:val="both"/>
        <w:rPr>
          <w:rFonts w:cstheme="minorHAnsi"/>
          <w:b/>
          <w:bCs/>
          <w:sz w:val="24"/>
          <w:szCs w:val="24"/>
        </w:rPr>
      </w:pPr>
    </w:p>
    <w:p w14:paraId="299DB029" w14:textId="77777777" w:rsidR="0020388B" w:rsidRDefault="0020388B" w:rsidP="00A821A8">
      <w:pPr>
        <w:jc w:val="both"/>
        <w:rPr>
          <w:rFonts w:cstheme="minorHAnsi"/>
          <w:b/>
          <w:bCs/>
          <w:sz w:val="24"/>
          <w:szCs w:val="24"/>
        </w:rPr>
      </w:pPr>
    </w:p>
    <w:p w14:paraId="28718BC4" w14:textId="77777777" w:rsidR="0020388B" w:rsidRDefault="0020388B" w:rsidP="00A821A8">
      <w:pPr>
        <w:jc w:val="both"/>
        <w:rPr>
          <w:rFonts w:cstheme="minorHAnsi"/>
          <w:b/>
          <w:bCs/>
          <w:sz w:val="24"/>
          <w:szCs w:val="24"/>
        </w:rPr>
      </w:pPr>
    </w:p>
    <w:p w14:paraId="06361FF8" w14:textId="77777777" w:rsidR="0020388B" w:rsidRDefault="0020388B" w:rsidP="00A821A8">
      <w:pPr>
        <w:jc w:val="both"/>
        <w:rPr>
          <w:rFonts w:cstheme="minorHAnsi"/>
          <w:b/>
          <w:bCs/>
          <w:sz w:val="24"/>
          <w:szCs w:val="24"/>
        </w:rPr>
      </w:pPr>
    </w:p>
    <w:p w14:paraId="56B1F244" w14:textId="77777777" w:rsidR="0020388B" w:rsidRPr="008503B3" w:rsidRDefault="0020388B" w:rsidP="00A821A8">
      <w:pPr>
        <w:jc w:val="both"/>
        <w:rPr>
          <w:rFonts w:cstheme="minorHAnsi"/>
          <w:b/>
          <w:bCs/>
          <w:sz w:val="24"/>
          <w:szCs w:val="24"/>
        </w:rPr>
      </w:pPr>
    </w:p>
    <w:p w14:paraId="23A15691" w14:textId="147DBCCB" w:rsidR="00A4392C" w:rsidRDefault="008503B3" w:rsidP="00A821A8">
      <w:pPr>
        <w:jc w:val="both"/>
        <w:rPr>
          <w:rFonts w:cstheme="minorHAnsi"/>
          <w:b/>
          <w:bCs/>
          <w:sz w:val="24"/>
          <w:szCs w:val="24"/>
        </w:rPr>
      </w:pPr>
      <w:r w:rsidRPr="008503B3">
        <w:rPr>
          <w:rFonts w:cstheme="minorHAnsi"/>
          <w:b/>
          <w:bCs/>
          <w:sz w:val="24"/>
          <w:szCs w:val="24"/>
        </w:rPr>
        <w:t xml:space="preserve">Scuola Primaria </w:t>
      </w:r>
    </w:p>
    <w:p w14:paraId="11A71B4F" w14:textId="77777777" w:rsidR="008503B3" w:rsidRPr="008503B3" w:rsidRDefault="008503B3" w:rsidP="00A821A8">
      <w:pPr>
        <w:jc w:val="both"/>
        <w:rPr>
          <w:rFonts w:cstheme="minorHAnsi"/>
          <w:b/>
          <w:bCs/>
          <w:sz w:val="24"/>
          <w:szCs w:val="24"/>
        </w:rPr>
      </w:pP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3827"/>
        <w:gridCol w:w="2977"/>
      </w:tblGrid>
      <w:tr w:rsidR="00A821A8" w:rsidRPr="00E34909" w14:paraId="26C7E30C" w14:textId="77777777" w:rsidTr="0096083E">
        <w:trPr>
          <w:jc w:val="center"/>
        </w:trPr>
        <w:tc>
          <w:tcPr>
            <w:tcW w:w="2689" w:type="dxa"/>
          </w:tcPr>
          <w:p w14:paraId="24B843B0" w14:textId="77777777" w:rsidR="00A821A8" w:rsidRPr="00E34909" w:rsidRDefault="00A821A8" w:rsidP="008E14D9">
            <w:pPr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sz w:val="24"/>
                <w:szCs w:val="24"/>
              </w:rPr>
              <w:t>Istituzione scolastica</w:t>
            </w:r>
          </w:p>
        </w:tc>
        <w:tc>
          <w:tcPr>
            <w:tcW w:w="3827" w:type="dxa"/>
          </w:tcPr>
          <w:p w14:paraId="4C09761A" w14:textId="77777777" w:rsidR="00A821A8" w:rsidRPr="00E34909" w:rsidRDefault="00A821A8" w:rsidP="008E14D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Autorizzazioni</w:t>
            </w:r>
          </w:p>
        </w:tc>
        <w:tc>
          <w:tcPr>
            <w:tcW w:w="2977" w:type="dxa"/>
          </w:tcPr>
          <w:p w14:paraId="2204A202" w14:textId="15FE0BCE" w:rsidR="00A821A8" w:rsidRPr="00E34909" w:rsidRDefault="00A821A8" w:rsidP="008E14D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Posti</w:t>
            </w:r>
            <w:r w:rsidR="00B9757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/Ore</w:t>
            </w: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r w:rsidR="002C4C1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comuni </w:t>
            </w:r>
            <w:r w:rsidRPr="00E3490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assegnati</w:t>
            </w:r>
          </w:p>
        </w:tc>
      </w:tr>
      <w:tr w:rsidR="00A821A8" w:rsidRPr="00E34909" w14:paraId="00EBA4D9" w14:textId="77777777" w:rsidTr="0096083E">
        <w:trPr>
          <w:jc w:val="center"/>
        </w:trPr>
        <w:tc>
          <w:tcPr>
            <w:tcW w:w="2689" w:type="dxa"/>
          </w:tcPr>
          <w:p w14:paraId="5D5DFF4D" w14:textId="3DCE2365" w:rsidR="00A821A8" w:rsidRPr="00650FF7" w:rsidRDefault="00A529F2" w:rsidP="0096083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I.C. di </w:t>
            </w:r>
            <w:r w:rsidR="0020388B" w:rsidRPr="00650FF7">
              <w:rPr>
                <w:rFonts w:asciiTheme="minorHAnsi" w:hAnsiTheme="minorHAnsi" w:cstheme="minorHAnsi"/>
                <w:sz w:val="24"/>
                <w:szCs w:val="24"/>
              </w:rPr>
              <w:t>Copparo</w:t>
            </w:r>
          </w:p>
        </w:tc>
        <w:tc>
          <w:tcPr>
            <w:tcW w:w="3827" w:type="dxa"/>
          </w:tcPr>
          <w:p w14:paraId="7A1812CC" w14:textId="487BF3A9" w:rsidR="00A821A8" w:rsidRPr="00650FF7" w:rsidRDefault="00A529F2" w:rsidP="0096083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Plesso di </w:t>
            </w:r>
            <w:r w:rsidR="00B9757C"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Copparo </w:t>
            </w:r>
            <w:r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Autorizzato sdoppiamento classe </w:t>
            </w:r>
            <w:proofErr w:type="gramStart"/>
            <w:r w:rsidR="00B9757C" w:rsidRPr="00650FF7">
              <w:rPr>
                <w:rFonts w:asciiTheme="minorHAnsi" w:hAnsiTheme="minorHAnsi" w:cstheme="minorHAnsi"/>
                <w:sz w:val="24"/>
                <w:szCs w:val="24"/>
              </w:rPr>
              <w:t>IV°</w:t>
            </w:r>
            <w:proofErr w:type="gramEnd"/>
            <w:r w:rsidR="00B9757C"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 T</w:t>
            </w:r>
            <w:r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.N.  </w:t>
            </w:r>
          </w:p>
        </w:tc>
        <w:tc>
          <w:tcPr>
            <w:tcW w:w="2977" w:type="dxa"/>
          </w:tcPr>
          <w:p w14:paraId="0896168C" w14:textId="0638BBC5" w:rsidR="00A821A8" w:rsidRPr="00650FF7" w:rsidRDefault="00A529F2" w:rsidP="0096083E">
            <w:pPr>
              <w:rPr>
                <w:rFonts w:asciiTheme="minorHAnsi" w:hAnsiTheme="minorHAnsi" w:cstheme="minorHAnsi"/>
                <w:bCs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>1</w:t>
            </w:r>
            <w:r w:rsidR="00B9757C"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 xml:space="preserve"> posto</w:t>
            </w:r>
            <w:r w:rsidR="001008C2"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 xml:space="preserve"> aggiuntivo alle risorse già assegnate</w:t>
            </w:r>
          </w:p>
        </w:tc>
      </w:tr>
      <w:tr w:rsidR="00A529F2" w:rsidRPr="00E34909" w14:paraId="0E81245B" w14:textId="77777777" w:rsidTr="0096083E">
        <w:trPr>
          <w:jc w:val="center"/>
        </w:trPr>
        <w:tc>
          <w:tcPr>
            <w:tcW w:w="2689" w:type="dxa"/>
          </w:tcPr>
          <w:p w14:paraId="71880F79" w14:textId="1C29DB0A" w:rsidR="00A529F2" w:rsidRPr="00650FF7" w:rsidRDefault="00B9757C" w:rsidP="0096083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sz w:val="24"/>
                <w:szCs w:val="24"/>
              </w:rPr>
              <w:t>I.C.</w:t>
            </w:r>
            <w:r w:rsidR="001008C2"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 “Bassani”</w:t>
            </w:r>
            <w:r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 di Argenta</w:t>
            </w:r>
          </w:p>
        </w:tc>
        <w:tc>
          <w:tcPr>
            <w:tcW w:w="3827" w:type="dxa"/>
          </w:tcPr>
          <w:p w14:paraId="0BC68FFE" w14:textId="32C0EE56" w:rsidR="00A529F2" w:rsidRPr="00650FF7" w:rsidRDefault="009751C4" w:rsidP="0096083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Integrazioni O</w:t>
            </w:r>
            <w:r w:rsidR="001E5FAC">
              <w:rPr>
                <w:rFonts w:asciiTheme="minorHAnsi" w:hAnsiTheme="minorHAnsi" w:cstheme="minorHAnsi"/>
                <w:sz w:val="24"/>
                <w:szCs w:val="24"/>
              </w:rPr>
              <w:t>fferta Formativa a s</w:t>
            </w:r>
            <w:r w:rsidR="00022889">
              <w:rPr>
                <w:rFonts w:asciiTheme="minorHAnsi" w:hAnsiTheme="minorHAnsi" w:cstheme="minorHAnsi"/>
                <w:sz w:val="24"/>
                <w:szCs w:val="24"/>
              </w:rPr>
              <w:t>upp</w:t>
            </w:r>
            <w:r w:rsidR="00AA1B29">
              <w:rPr>
                <w:rFonts w:asciiTheme="minorHAnsi" w:hAnsiTheme="minorHAnsi" w:cstheme="minorHAnsi"/>
                <w:sz w:val="24"/>
                <w:szCs w:val="24"/>
              </w:rPr>
              <w:t>o</w:t>
            </w:r>
            <w:r w:rsidR="00022889">
              <w:rPr>
                <w:rFonts w:asciiTheme="minorHAnsi" w:hAnsiTheme="minorHAnsi" w:cstheme="minorHAnsi"/>
                <w:sz w:val="24"/>
                <w:szCs w:val="24"/>
              </w:rPr>
              <w:t>rto</w:t>
            </w:r>
            <w:r w:rsidR="00AA1B29">
              <w:rPr>
                <w:rFonts w:asciiTheme="minorHAnsi" w:hAnsiTheme="minorHAnsi" w:cstheme="minorHAnsi"/>
                <w:sz w:val="24"/>
                <w:szCs w:val="24"/>
              </w:rPr>
              <w:t xml:space="preserve"> complessità Classe IV</w:t>
            </w:r>
            <w:r w:rsidR="001E5FAC">
              <w:rPr>
                <w:rFonts w:asciiTheme="minorHAnsi" w:hAnsiTheme="minorHAnsi" w:cstheme="minorHAnsi"/>
                <w:sz w:val="24"/>
                <w:szCs w:val="24"/>
              </w:rPr>
              <w:t xml:space="preserve"> primaria S.M. </w:t>
            </w:r>
            <w:proofErr w:type="spellStart"/>
            <w:r w:rsidR="001E5FAC">
              <w:rPr>
                <w:rFonts w:asciiTheme="minorHAnsi" w:hAnsiTheme="minorHAnsi" w:cstheme="minorHAnsi"/>
                <w:sz w:val="24"/>
                <w:szCs w:val="24"/>
              </w:rPr>
              <w:t>Codifiume</w:t>
            </w:r>
            <w:proofErr w:type="spellEnd"/>
            <w:r w:rsidR="001008C2"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  </w:t>
            </w:r>
          </w:p>
        </w:tc>
        <w:tc>
          <w:tcPr>
            <w:tcW w:w="2977" w:type="dxa"/>
          </w:tcPr>
          <w:p w14:paraId="14618BFE" w14:textId="40EEF23E" w:rsidR="00A529F2" w:rsidRPr="00650FF7" w:rsidRDefault="001008C2" w:rsidP="0096083E">
            <w:pPr>
              <w:rPr>
                <w:rFonts w:asciiTheme="minorHAnsi" w:hAnsiTheme="minorHAnsi" w:cstheme="minorHAnsi"/>
                <w:bCs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>12 ore aggiuntive alle risorse già assegnate</w:t>
            </w:r>
          </w:p>
          <w:p w14:paraId="5B8EC0A3" w14:textId="3F6E7427" w:rsidR="00A529F2" w:rsidRPr="00650FF7" w:rsidRDefault="00A529F2" w:rsidP="0096083E">
            <w:pPr>
              <w:rPr>
                <w:rFonts w:asciiTheme="minorHAnsi" w:hAnsiTheme="minorHAnsi" w:cstheme="minorHAnsi"/>
                <w:bCs/>
                <w:sz w:val="24"/>
                <w:szCs w:val="24"/>
              </w:rPr>
            </w:pPr>
          </w:p>
        </w:tc>
      </w:tr>
      <w:tr w:rsidR="00A529F2" w:rsidRPr="00E34909" w14:paraId="7E711C3D" w14:textId="77777777" w:rsidTr="0096083E">
        <w:trPr>
          <w:jc w:val="center"/>
        </w:trPr>
        <w:tc>
          <w:tcPr>
            <w:tcW w:w="2689" w:type="dxa"/>
          </w:tcPr>
          <w:p w14:paraId="27CE9EF8" w14:textId="78AC6B00" w:rsidR="00A529F2" w:rsidRPr="00650FF7" w:rsidRDefault="001008C2" w:rsidP="0096083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sz w:val="24"/>
                <w:szCs w:val="24"/>
              </w:rPr>
              <w:t>I.C. Portomaggiore</w:t>
            </w:r>
          </w:p>
        </w:tc>
        <w:tc>
          <w:tcPr>
            <w:tcW w:w="3827" w:type="dxa"/>
          </w:tcPr>
          <w:p w14:paraId="3CB56763" w14:textId="090C0420" w:rsidR="00A529F2" w:rsidRPr="00650FF7" w:rsidRDefault="00475702" w:rsidP="0096083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Integrazione Offerta Formativa a s</w:t>
            </w:r>
            <w:r w:rsidR="00AA1B29">
              <w:rPr>
                <w:rFonts w:asciiTheme="minorHAnsi" w:hAnsiTheme="minorHAnsi" w:cstheme="minorHAnsi"/>
                <w:sz w:val="24"/>
                <w:szCs w:val="24"/>
              </w:rPr>
              <w:t xml:space="preserve">upporto </w:t>
            </w:r>
            <w:r w:rsidR="00B44A80">
              <w:rPr>
                <w:rFonts w:asciiTheme="minorHAnsi" w:hAnsiTheme="minorHAnsi" w:cstheme="minorHAnsi"/>
                <w:sz w:val="24"/>
                <w:szCs w:val="24"/>
              </w:rPr>
              <w:t xml:space="preserve">per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numerosità e criticità </w:t>
            </w:r>
            <w:r w:rsidR="00B44A80">
              <w:rPr>
                <w:rFonts w:asciiTheme="minorHAnsi" w:hAnsiTheme="minorHAnsi" w:cstheme="minorHAnsi"/>
                <w:sz w:val="24"/>
                <w:szCs w:val="24"/>
              </w:rPr>
              <w:t>alunni trasferiti nell’Istituto in corso d’anno</w:t>
            </w:r>
            <w:r w:rsidR="001008C2" w:rsidRPr="00650FF7">
              <w:rPr>
                <w:rFonts w:asciiTheme="minorHAnsi" w:hAnsiTheme="minorHAnsi" w:cstheme="minorHAnsi"/>
                <w:sz w:val="24"/>
                <w:szCs w:val="24"/>
              </w:rPr>
              <w:t xml:space="preserve">  </w:t>
            </w:r>
          </w:p>
        </w:tc>
        <w:tc>
          <w:tcPr>
            <w:tcW w:w="2977" w:type="dxa"/>
          </w:tcPr>
          <w:p w14:paraId="4B277BB9" w14:textId="77777777" w:rsidR="001008C2" w:rsidRPr="00650FF7" w:rsidRDefault="001008C2" w:rsidP="0096083E">
            <w:pPr>
              <w:rPr>
                <w:rFonts w:asciiTheme="minorHAnsi" w:hAnsiTheme="minorHAnsi" w:cstheme="minorHAnsi"/>
                <w:bCs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>12 ore aggiuntive alle risorse già assegnate</w:t>
            </w:r>
          </w:p>
          <w:p w14:paraId="164C0BE5" w14:textId="58C92E3F" w:rsidR="00A529F2" w:rsidRPr="00650FF7" w:rsidRDefault="00A529F2" w:rsidP="0096083E">
            <w:pPr>
              <w:rPr>
                <w:rFonts w:asciiTheme="minorHAnsi" w:hAnsiTheme="minorHAnsi" w:cstheme="minorHAnsi"/>
                <w:bCs/>
                <w:sz w:val="24"/>
                <w:szCs w:val="24"/>
              </w:rPr>
            </w:pPr>
          </w:p>
        </w:tc>
      </w:tr>
    </w:tbl>
    <w:p w14:paraId="2B68BA57" w14:textId="77777777" w:rsidR="002C4C10" w:rsidRDefault="002C4C10" w:rsidP="00A821A8">
      <w:pPr>
        <w:rPr>
          <w:rFonts w:cstheme="minorHAnsi"/>
          <w:b/>
          <w:bCs/>
          <w:sz w:val="24"/>
          <w:szCs w:val="24"/>
        </w:rPr>
      </w:pP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835"/>
      </w:tblGrid>
      <w:tr w:rsidR="002C4C10" w:rsidRPr="00E34909" w14:paraId="6B242CBC" w14:textId="77777777" w:rsidTr="00417AF8">
        <w:trPr>
          <w:jc w:val="center"/>
        </w:trPr>
        <w:tc>
          <w:tcPr>
            <w:tcW w:w="2689" w:type="dxa"/>
          </w:tcPr>
          <w:p w14:paraId="5ED34879" w14:textId="77777777" w:rsidR="002C4C10" w:rsidRPr="00E34909" w:rsidRDefault="002C4C10" w:rsidP="00417AF8">
            <w:pPr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E34909">
              <w:rPr>
                <w:rFonts w:asciiTheme="minorHAnsi" w:hAnsiTheme="minorHAnsi" w:cstheme="minorHAnsi"/>
                <w:b/>
                <w:sz w:val="24"/>
                <w:szCs w:val="24"/>
              </w:rPr>
              <w:t>Istituzione scolastica</w:t>
            </w:r>
          </w:p>
        </w:tc>
        <w:tc>
          <w:tcPr>
            <w:tcW w:w="2835" w:type="dxa"/>
          </w:tcPr>
          <w:p w14:paraId="6A902E49" w14:textId="05FD6F3D" w:rsidR="002C4C10" w:rsidRPr="00E34909" w:rsidRDefault="002C4C10" w:rsidP="00417AF8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Ore di lingua assegnate</w:t>
            </w:r>
          </w:p>
        </w:tc>
      </w:tr>
      <w:tr w:rsidR="00A529F2" w:rsidRPr="00E34909" w14:paraId="001613C3" w14:textId="77777777" w:rsidTr="00417AF8">
        <w:trPr>
          <w:jc w:val="center"/>
        </w:trPr>
        <w:tc>
          <w:tcPr>
            <w:tcW w:w="2689" w:type="dxa"/>
          </w:tcPr>
          <w:p w14:paraId="30C4CD8C" w14:textId="1039A2EE" w:rsidR="00A529F2" w:rsidRPr="00650FF7" w:rsidRDefault="00A529F2" w:rsidP="00417AF8">
            <w:pPr>
              <w:jc w:val="center"/>
              <w:rPr>
                <w:rFonts w:asciiTheme="minorHAnsi" w:hAnsiTheme="minorHAnsi" w:cstheme="minorHAnsi"/>
                <w:bCs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>IC Tresigallo</w:t>
            </w:r>
          </w:p>
        </w:tc>
        <w:tc>
          <w:tcPr>
            <w:tcW w:w="2835" w:type="dxa"/>
          </w:tcPr>
          <w:p w14:paraId="090E2E62" w14:textId="38CAEF5A" w:rsidR="00A529F2" w:rsidRPr="00650FF7" w:rsidRDefault="00A529F2" w:rsidP="00417AF8">
            <w:pPr>
              <w:jc w:val="center"/>
              <w:rPr>
                <w:rFonts w:asciiTheme="minorHAnsi" w:hAnsiTheme="minorHAnsi" w:cstheme="minorHAnsi"/>
                <w:bCs/>
                <w:sz w:val="24"/>
                <w:szCs w:val="24"/>
              </w:rPr>
            </w:pPr>
            <w:r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>1</w:t>
            </w:r>
            <w:r w:rsidR="00B27454" w:rsidRPr="00650FF7">
              <w:rPr>
                <w:rFonts w:asciiTheme="minorHAnsi" w:hAnsiTheme="minorHAnsi" w:cstheme="minorHAnsi"/>
                <w:bCs/>
                <w:sz w:val="24"/>
                <w:szCs w:val="24"/>
              </w:rPr>
              <w:t>4</w:t>
            </w:r>
          </w:p>
        </w:tc>
      </w:tr>
    </w:tbl>
    <w:p w14:paraId="08E81447" w14:textId="77777777" w:rsidR="002C4C10" w:rsidRPr="002C4C10" w:rsidRDefault="002C4C10" w:rsidP="00A821A8">
      <w:pPr>
        <w:rPr>
          <w:rFonts w:cstheme="minorHAnsi"/>
          <w:b/>
          <w:bCs/>
          <w:sz w:val="24"/>
          <w:szCs w:val="24"/>
        </w:rPr>
      </w:pPr>
    </w:p>
    <w:p w14:paraId="52F6DDCE" w14:textId="77777777" w:rsidR="00A821A8" w:rsidRPr="00E34909" w:rsidRDefault="00A821A8" w:rsidP="00A821A8">
      <w:pPr>
        <w:rPr>
          <w:rFonts w:cstheme="minorHAnsi"/>
          <w:sz w:val="24"/>
          <w:szCs w:val="24"/>
        </w:rPr>
      </w:pPr>
      <w:r w:rsidRPr="00E34909">
        <w:rPr>
          <w:rFonts w:cstheme="minorHAnsi"/>
          <w:sz w:val="24"/>
          <w:szCs w:val="24"/>
        </w:rPr>
        <w:t>Avverso il presente provvedimento è ammesso ricorso al Presidente della Repubblica entro 120 giorni, ovvero ricorso giurisdizionale al T.A.R. entro 60 giorni dalla data di pubblicazione all’albo.</w:t>
      </w:r>
    </w:p>
    <w:p w14:paraId="224FB210" w14:textId="3358BF34" w:rsidR="00DB155A" w:rsidRPr="002C4C10" w:rsidRDefault="00A821A8" w:rsidP="002C4C10">
      <w:pPr>
        <w:autoSpaceDE w:val="0"/>
        <w:autoSpaceDN w:val="0"/>
        <w:adjustRightInd w:val="0"/>
        <w:jc w:val="center"/>
        <w:rPr>
          <w:rFonts w:cstheme="minorHAnsi"/>
          <w:sz w:val="24"/>
          <w:szCs w:val="24"/>
        </w:rPr>
      </w:pPr>
      <w:r w:rsidRPr="00E34909">
        <w:rPr>
          <w:rFonts w:cstheme="minorHAnsi"/>
          <w:sz w:val="24"/>
          <w:szCs w:val="24"/>
        </w:rPr>
        <w:t xml:space="preserve">        </w:t>
      </w:r>
      <w:r w:rsidRPr="00E34909">
        <w:rPr>
          <w:rFonts w:cstheme="minorHAnsi"/>
          <w:sz w:val="24"/>
          <w:szCs w:val="24"/>
        </w:rPr>
        <w:tab/>
      </w:r>
      <w:r w:rsidRPr="00E34909">
        <w:rPr>
          <w:rFonts w:cstheme="minorHAnsi"/>
          <w:sz w:val="24"/>
          <w:szCs w:val="24"/>
        </w:rPr>
        <w:tab/>
      </w:r>
      <w:r w:rsidRPr="00E34909">
        <w:rPr>
          <w:rFonts w:cstheme="minorHAnsi"/>
          <w:sz w:val="24"/>
          <w:szCs w:val="24"/>
        </w:rPr>
        <w:tab/>
      </w:r>
      <w:r w:rsidRPr="00E34909">
        <w:rPr>
          <w:rFonts w:cstheme="minorHAnsi"/>
          <w:sz w:val="24"/>
          <w:szCs w:val="24"/>
        </w:rPr>
        <w:tab/>
      </w:r>
      <w:r w:rsidRPr="00E34909">
        <w:rPr>
          <w:rFonts w:cstheme="minorHAnsi"/>
          <w:sz w:val="24"/>
          <w:szCs w:val="24"/>
        </w:rPr>
        <w:tab/>
      </w:r>
      <w:r w:rsidRPr="00E34909">
        <w:rPr>
          <w:rFonts w:cstheme="minorHAnsi"/>
          <w:sz w:val="24"/>
          <w:szCs w:val="24"/>
        </w:rPr>
        <w:tab/>
      </w:r>
      <w:r w:rsidRPr="00E34909">
        <w:rPr>
          <w:rFonts w:cstheme="minorHAnsi"/>
          <w:sz w:val="24"/>
          <w:szCs w:val="24"/>
        </w:rPr>
        <w:tab/>
      </w:r>
      <w:r w:rsidRPr="00E34909">
        <w:rPr>
          <w:rFonts w:cstheme="minorHAnsi"/>
          <w:sz w:val="24"/>
          <w:szCs w:val="24"/>
        </w:rPr>
        <w:tab/>
      </w:r>
    </w:p>
    <w:p w14:paraId="75BD9ED6" w14:textId="0DC5A088" w:rsidR="00DB155A" w:rsidRDefault="002C4C10" w:rsidP="00A821A8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 w:rsidR="00A529F2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IL DIRIGENTE</w:t>
      </w:r>
    </w:p>
    <w:p w14:paraId="7ADCE4D5" w14:textId="69CD8DCB" w:rsidR="00DB155A" w:rsidRDefault="002C4C10" w:rsidP="00A821A8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  <w:t xml:space="preserve">            </w:t>
      </w:r>
      <w:r w:rsidR="00A529F2">
        <w:rPr>
          <w:rFonts w:cstheme="minorHAnsi"/>
          <w:sz w:val="24"/>
          <w:szCs w:val="24"/>
        </w:rPr>
        <w:t>Edoardo Soverini</w:t>
      </w:r>
    </w:p>
    <w:p w14:paraId="1AD4FF61" w14:textId="77777777" w:rsidR="009521FF" w:rsidRDefault="009521FF" w:rsidP="00A821A8">
      <w:pPr>
        <w:rPr>
          <w:rFonts w:cstheme="minorHAnsi"/>
          <w:sz w:val="24"/>
          <w:szCs w:val="24"/>
        </w:rPr>
      </w:pPr>
    </w:p>
    <w:p w14:paraId="7FC5D8CD" w14:textId="77777777" w:rsidR="00AD340D" w:rsidRDefault="00AD340D" w:rsidP="00A821A8">
      <w:pPr>
        <w:rPr>
          <w:rFonts w:cstheme="minorHAnsi"/>
          <w:sz w:val="24"/>
          <w:szCs w:val="24"/>
        </w:rPr>
      </w:pPr>
    </w:p>
    <w:p w14:paraId="30491B1C" w14:textId="0A371FA6" w:rsidR="00A821A8" w:rsidRPr="005F680C" w:rsidRDefault="00A821A8" w:rsidP="00A821A8">
      <w:pPr>
        <w:rPr>
          <w:rFonts w:cstheme="minorHAnsi"/>
          <w:sz w:val="24"/>
          <w:szCs w:val="24"/>
        </w:rPr>
      </w:pPr>
      <w:r w:rsidRPr="005F680C">
        <w:rPr>
          <w:rFonts w:cstheme="minorHAnsi"/>
          <w:sz w:val="24"/>
          <w:szCs w:val="24"/>
        </w:rPr>
        <w:t xml:space="preserve">Al Direttore Generale dell’Ufficio Scolastico Regionale </w:t>
      </w:r>
    </w:p>
    <w:p w14:paraId="7FA1D384" w14:textId="77777777" w:rsidR="00A821A8" w:rsidRPr="005F680C" w:rsidRDefault="00A821A8" w:rsidP="00A821A8">
      <w:pPr>
        <w:rPr>
          <w:rFonts w:cstheme="minorHAnsi"/>
          <w:sz w:val="24"/>
          <w:szCs w:val="24"/>
        </w:rPr>
      </w:pPr>
      <w:r w:rsidRPr="005F680C">
        <w:rPr>
          <w:rFonts w:cstheme="minorHAnsi"/>
          <w:sz w:val="24"/>
          <w:szCs w:val="24"/>
        </w:rPr>
        <w:t>per l’Emilia-Romagna – Bologna</w:t>
      </w:r>
    </w:p>
    <w:p w14:paraId="7E3C60B1" w14:textId="77777777" w:rsidR="00A821A8" w:rsidRPr="005F680C" w:rsidRDefault="00A821A8" w:rsidP="00A821A8">
      <w:pPr>
        <w:rPr>
          <w:rFonts w:cstheme="minorHAnsi"/>
          <w:sz w:val="24"/>
          <w:szCs w:val="24"/>
        </w:rPr>
      </w:pPr>
      <w:r w:rsidRPr="005F680C">
        <w:rPr>
          <w:rFonts w:cstheme="minorHAnsi"/>
          <w:sz w:val="24"/>
          <w:szCs w:val="24"/>
        </w:rPr>
        <w:t>Ai Dirigenti scolastici delle Istituzioni scolastiche</w:t>
      </w:r>
    </w:p>
    <w:p w14:paraId="348FF65C" w14:textId="60F283A8" w:rsidR="00517923" w:rsidRPr="005F680C" w:rsidRDefault="00A821A8" w:rsidP="00A821A8">
      <w:pPr>
        <w:rPr>
          <w:rFonts w:cstheme="minorHAnsi"/>
          <w:sz w:val="24"/>
          <w:szCs w:val="24"/>
        </w:rPr>
      </w:pPr>
      <w:r w:rsidRPr="005F680C">
        <w:rPr>
          <w:rFonts w:cstheme="minorHAnsi"/>
          <w:sz w:val="24"/>
          <w:szCs w:val="24"/>
        </w:rPr>
        <w:t>della scuola Primaria e dell’Infanzia di Ferrara e Prov</w:t>
      </w:r>
      <w:r w:rsidR="002350EB">
        <w:rPr>
          <w:rFonts w:cstheme="minorHAnsi"/>
          <w:sz w:val="24"/>
          <w:szCs w:val="24"/>
        </w:rPr>
        <w:t xml:space="preserve">incia - </w:t>
      </w:r>
      <w:r w:rsidR="00517923">
        <w:rPr>
          <w:rFonts w:cstheme="minorHAnsi"/>
          <w:sz w:val="24"/>
          <w:szCs w:val="24"/>
        </w:rPr>
        <w:t>Loro Sedi</w:t>
      </w:r>
    </w:p>
    <w:p w14:paraId="25204633" w14:textId="29853FC1" w:rsidR="00A821A8" w:rsidRPr="005F680C" w:rsidRDefault="00A821A8" w:rsidP="00A821A8">
      <w:pPr>
        <w:rPr>
          <w:rFonts w:cstheme="minorHAnsi"/>
          <w:sz w:val="24"/>
          <w:szCs w:val="24"/>
        </w:rPr>
      </w:pPr>
      <w:r w:rsidRPr="005F680C">
        <w:rPr>
          <w:rFonts w:cstheme="minorHAnsi"/>
          <w:sz w:val="24"/>
          <w:szCs w:val="24"/>
        </w:rPr>
        <w:t>Agli Atti</w:t>
      </w:r>
      <w:r w:rsidR="00A9782C">
        <w:rPr>
          <w:rFonts w:cstheme="minorHAnsi"/>
          <w:sz w:val="24"/>
          <w:szCs w:val="24"/>
        </w:rPr>
        <w:t xml:space="preserve"> - </w:t>
      </w:r>
      <w:r w:rsidR="005F680C">
        <w:rPr>
          <w:rFonts w:cstheme="minorHAnsi"/>
          <w:sz w:val="24"/>
          <w:szCs w:val="24"/>
        </w:rPr>
        <w:t xml:space="preserve">Sito web - </w:t>
      </w:r>
      <w:r w:rsidRPr="005F680C">
        <w:rPr>
          <w:rFonts w:cstheme="minorHAnsi"/>
          <w:sz w:val="24"/>
          <w:szCs w:val="24"/>
        </w:rPr>
        <w:t>Sede</w:t>
      </w:r>
    </w:p>
    <w:p w14:paraId="371C476E" w14:textId="55D74374" w:rsidR="00332A11" w:rsidRPr="005F680C" w:rsidRDefault="00A821A8" w:rsidP="002C4C10">
      <w:pPr>
        <w:rPr>
          <w:rFonts w:eastAsia="Times New Roman" w:cstheme="minorHAnsi"/>
          <w:sz w:val="24"/>
          <w:szCs w:val="24"/>
        </w:rPr>
      </w:pPr>
      <w:r w:rsidRPr="005F680C">
        <w:rPr>
          <w:rFonts w:cstheme="minorHAnsi"/>
          <w:sz w:val="24"/>
          <w:szCs w:val="24"/>
        </w:rPr>
        <w:t>Alle OO.SS. del Comparto Scuola - Loro sedi</w:t>
      </w:r>
    </w:p>
    <w:sectPr w:rsidR="00332A11" w:rsidRPr="005F680C" w:rsidSect="006B1609">
      <w:headerReference w:type="default" r:id="rId8"/>
      <w:footerReference w:type="default" r:id="rId9"/>
      <w:pgSz w:w="11906" w:h="16838"/>
      <w:pgMar w:top="1418" w:right="1134" w:bottom="1134" w:left="1134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FBB78" w14:textId="77777777" w:rsidR="0053103B" w:rsidRDefault="0053103B" w:rsidP="005F15EF">
      <w:r>
        <w:separator/>
      </w:r>
    </w:p>
  </w:endnote>
  <w:endnote w:type="continuationSeparator" w:id="0">
    <w:p w14:paraId="772712D9" w14:textId="77777777" w:rsidR="0053103B" w:rsidRDefault="0053103B" w:rsidP="005F15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E5382D" w14:textId="77777777" w:rsidR="00252086" w:rsidRDefault="00252086"/>
  <w:tbl>
    <w:tblPr>
      <w:tblStyle w:val="Grigliatabella"/>
      <w:tblW w:w="0" w:type="auto"/>
      <w:tblLook w:val="04A0" w:firstRow="1" w:lastRow="0" w:firstColumn="1" w:lastColumn="0" w:noHBand="0" w:noVBand="1"/>
    </w:tblPr>
    <w:tblGrid>
      <w:gridCol w:w="9628"/>
    </w:tblGrid>
    <w:tr w:rsidR="00437CA1" w:rsidRPr="00942694" w14:paraId="605524A0" w14:textId="77777777" w:rsidTr="00411967">
      <w:tc>
        <w:tcPr>
          <w:tcW w:w="9778" w:type="dxa"/>
        </w:tcPr>
        <w:p w14:paraId="533A89F5" w14:textId="69F4252E" w:rsidR="0063487F" w:rsidRDefault="00437CA1" w:rsidP="00A03711">
          <w:pPr>
            <w:tabs>
              <w:tab w:val="center" w:pos="4819"/>
              <w:tab w:val="right" w:pos="9638"/>
            </w:tabs>
          </w:pPr>
          <w:r w:rsidRPr="00942694">
            <w:rPr>
              <w:rFonts w:asciiTheme="minorHAnsi" w:hAnsiTheme="minorHAnsi"/>
            </w:rPr>
            <w:t xml:space="preserve">Responsabile del procedimento: </w:t>
          </w:r>
          <w:r w:rsidR="005F680C">
            <w:rPr>
              <w:rFonts w:asciiTheme="minorHAnsi" w:hAnsiTheme="minorHAnsi"/>
            </w:rPr>
            <w:t>Patrizia Garutti</w:t>
          </w:r>
          <w:r w:rsidRPr="00942694">
            <w:rPr>
              <w:rFonts w:asciiTheme="minorHAnsi" w:hAnsiTheme="minorHAnsi"/>
            </w:rPr>
            <w:t xml:space="preserve">              </w:t>
          </w:r>
          <w:r w:rsidR="00A03711">
            <w:rPr>
              <w:rFonts w:asciiTheme="minorHAnsi" w:hAnsiTheme="minorHAnsi"/>
            </w:rPr>
            <w:t xml:space="preserve">                              </w:t>
          </w:r>
          <w:r w:rsidRPr="00942694">
            <w:rPr>
              <w:rFonts w:asciiTheme="minorHAnsi" w:hAnsiTheme="minorHAnsi"/>
            </w:rPr>
            <w:t xml:space="preserve">        </w:t>
          </w:r>
          <w:proofErr w:type="gramStart"/>
          <w:r w:rsidRPr="00942694">
            <w:rPr>
              <w:rFonts w:asciiTheme="minorHAnsi" w:hAnsiTheme="minorHAnsi"/>
            </w:rPr>
            <w:t>email</w:t>
          </w:r>
          <w:proofErr w:type="gramEnd"/>
          <w:r w:rsidRPr="00942694">
            <w:rPr>
              <w:rFonts w:asciiTheme="minorHAnsi" w:hAnsiTheme="minorHAnsi"/>
            </w:rPr>
            <w:t xml:space="preserve">: </w:t>
          </w:r>
          <w:hyperlink r:id="rId1" w:history="1">
            <w:r w:rsidR="0063487F" w:rsidRPr="00CB21D6">
              <w:rPr>
                <w:rStyle w:val="Collegamentoipertestuale"/>
              </w:rPr>
              <w:t>patrizia.garutti.fe@istruzione.it</w:t>
            </w:r>
          </w:hyperlink>
        </w:p>
        <w:p w14:paraId="6550B16F" w14:textId="6D796B56" w:rsidR="0063487F" w:rsidRDefault="0063487F" w:rsidP="00A03711">
          <w:pPr>
            <w:tabs>
              <w:tab w:val="center" w:pos="4819"/>
              <w:tab w:val="right" w:pos="9638"/>
            </w:tabs>
          </w:pPr>
          <w:proofErr w:type="gramStart"/>
          <w:r>
            <w:t xml:space="preserve">Referenti:   </w:t>
          </w:r>
          <w:proofErr w:type="gramEnd"/>
          <w:r>
            <w:t xml:space="preserve">                                  Davide Pellerino                                             </w:t>
          </w:r>
          <w:proofErr w:type="gramStart"/>
          <w:r>
            <w:t>email</w:t>
          </w:r>
          <w:proofErr w:type="gramEnd"/>
          <w:r>
            <w:t xml:space="preserve">: </w:t>
          </w:r>
          <w:hyperlink r:id="rId2" w:history="1">
            <w:r w:rsidRPr="00CB21D6">
              <w:rPr>
                <w:rStyle w:val="Collegamentoipertestuale"/>
              </w:rPr>
              <w:t>davide.pellerino@istruzione.it</w:t>
            </w:r>
          </w:hyperlink>
          <w:r>
            <w:t xml:space="preserve"> </w:t>
          </w:r>
        </w:p>
        <w:p w14:paraId="0FA8F895" w14:textId="03500105" w:rsidR="00437CA1" w:rsidRPr="0063487F" w:rsidRDefault="0063487F" w:rsidP="00A03711">
          <w:pPr>
            <w:tabs>
              <w:tab w:val="center" w:pos="4819"/>
              <w:tab w:val="right" w:pos="9638"/>
            </w:tabs>
          </w:pPr>
          <w:r>
            <w:t xml:space="preserve">                                                     Roberto Cavallaro </w:t>
          </w:r>
          <w:r w:rsidR="00437CA1" w:rsidRPr="00942694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 xml:space="preserve">                                            </w:t>
          </w:r>
          <w:r w:rsidR="00437CA1" w:rsidRPr="00942694">
            <w:rPr>
              <w:rFonts w:asciiTheme="minorHAnsi" w:hAnsiTheme="minorHAnsi"/>
            </w:rPr>
            <w:t xml:space="preserve"> </w:t>
          </w:r>
          <w:proofErr w:type="gramStart"/>
          <w:r>
            <w:t>email</w:t>
          </w:r>
          <w:proofErr w:type="gramEnd"/>
          <w:r>
            <w:t xml:space="preserve">: </w:t>
          </w:r>
          <w:hyperlink r:id="rId3" w:history="1">
            <w:r w:rsidRPr="00CB21D6">
              <w:rPr>
                <w:rStyle w:val="Collegamentoipertestuale"/>
              </w:rPr>
              <w:t>roberto.cavallaro3@istruzione.it</w:t>
            </w:r>
          </w:hyperlink>
        </w:p>
      </w:tc>
    </w:tr>
  </w:tbl>
  <w:p w14:paraId="3D6AE651" w14:textId="77777777" w:rsidR="00437CA1" w:rsidRPr="00D1283C" w:rsidRDefault="00437CA1" w:rsidP="00437CA1">
    <w:pPr>
      <w:tabs>
        <w:tab w:val="center" w:pos="4819"/>
        <w:tab w:val="right" w:pos="9638"/>
      </w:tabs>
      <w:rPr>
        <w:sz w:val="18"/>
        <w:szCs w:val="18"/>
      </w:rPr>
    </w:pPr>
  </w:p>
  <w:p w14:paraId="4912833F" w14:textId="77777777" w:rsidR="00437CA1" w:rsidRPr="000B0288" w:rsidRDefault="00437CA1" w:rsidP="00437CA1">
    <w:pPr>
      <w:tabs>
        <w:tab w:val="center" w:pos="4819"/>
        <w:tab w:val="right" w:pos="10206"/>
      </w:tabs>
      <w:ind w:left="-567" w:right="-568"/>
      <w:jc w:val="center"/>
      <w:rPr>
        <w:sz w:val="18"/>
        <w:szCs w:val="18"/>
        <w:lang w:val="pt-PT"/>
      </w:rPr>
    </w:pPr>
    <w:r w:rsidRPr="000B0288">
      <w:rPr>
        <w:sz w:val="18"/>
        <w:szCs w:val="18"/>
        <w:lang w:val="pt-PT"/>
      </w:rPr>
      <w:t xml:space="preserve">Via Madama, n. 35 – 44121 FERRARA – C.F. 80008820385 </w:t>
    </w:r>
  </w:p>
  <w:p w14:paraId="6641EF36" w14:textId="77777777" w:rsidR="00437CA1" w:rsidRPr="00942694" w:rsidRDefault="00437CA1" w:rsidP="00437CA1">
    <w:pPr>
      <w:tabs>
        <w:tab w:val="center" w:pos="4819"/>
        <w:tab w:val="right" w:pos="10206"/>
      </w:tabs>
      <w:ind w:left="-567" w:right="-568"/>
      <w:jc w:val="center"/>
      <w:rPr>
        <w:sz w:val="18"/>
        <w:szCs w:val="18"/>
      </w:rPr>
    </w:pPr>
    <w:r w:rsidRPr="00942694">
      <w:rPr>
        <w:sz w:val="18"/>
        <w:szCs w:val="18"/>
      </w:rPr>
      <w:t xml:space="preserve">Tel. Centralino 0532 </w:t>
    </w:r>
    <w:proofErr w:type="gramStart"/>
    <w:r w:rsidRPr="00942694">
      <w:rPr>
        <w:sz w:val="18"/>
        <w:szCs w:val="18"/>
      </w:rPr>
      <w:t>229111 ;</w:t>
    </w:r>
    <w:proofErr w:type="gramEnd"/>
    <w:r w:rsidRPr="00942694">
      <w:rPr>
        <w:sz w:val="18"/>
        <w:szCs w:val="18"/>
      </w:rPr>
      <w:t xml:space="preserve"> e-mail: </w:t>
    </w:r>
    <w:hyperlink r:id="rId4" w:history="1">
      <w:r w:rsidR="00A03711" w:rsidRPr="009C2682">
        <w:rPr>
          <w:rStyle w:val="Collegamentoipertestuale"/>
          <w:sz w:val="18"/>
          <w:szCs w:val="18"/>
        </w:rPr>
        <w:t>usp.fe@istruzione.it</w:t>
      </w:r>
    </w:hyperlink>
    <w:r w:rsidRPr="00942694">
      <w:rPr>
        <w:sz w:val="18"/>
        <w:szCs w:val="18"/>
      </w:rPr>
      <w:t xml:space="preserve">  PEC: </w:t>
    </w:r>
    <w:hyperlink r:id="rId5" w:history="1">
      <w:r w:rsidRPr="00942694">
        <w:rPr>
          <w:color w:val="0000FF"/>
          <w:sz w:val="18"/>
          <w:szCs w:val="18"/>
          <w:u w:val="single"/>
        </w:rPr>
        <w:t>csafe@postacert.istruzione.it</w:t>
      </w:r>
    </w:hyperlink>
    <w:r w:rsidRPr="00942694">
      <w:rPr>
        <w:sz w:val="18"/>
        <w:szCs w:val="18"/>
      </w:rPr>
      <w:t xml:space="preserve"> </w:t>
    </w:r>
  </w:p>
  <w:p w14:paraId="0A82D6F8" w14:textId="77777777" w:rsidR="00437CA1" w:rsidRPr="00942694" w:rsidRDefault="00437CA1" w:rsidP="00437CA1">
    <w:pPr>
      <w:tabs>
        <w:tab w:val="center" w:pos="4819"/>
        <w:tab w:val="right" w:pos="9638"/>
      </w:tabs>
      <w:jc w:val="center"/>
      <w:rPr>
        <w:sz w:val="18"/>
        <w:szCs w:val="18"/>
        <w:lang w:val="en-US"/>
      </w:rPr>
    </w:pPr>
    <w:r w:rsidRPr="00942694">
      <w:rPr>
        <w:sz w:val="18"/>
        <w:szCs w:val="18"/>
        <w:lang w:val="en-US"/>
      </w:rPr>
      <w:t>Sito WEB: www.fe.istruzioneer.gov.it</w:t>
    </w:r>
  </w:p>
  <w:p w14:paraId="587D8E3B" w14:textId="77777777" w:rsidR="00437CA1" w:rsidRPr="00942694" w:rsidRDefault="00437CA1" w:rsidP="003A7F6C">
    <w:pPr>
      <w:pStyle w:val="Pidipagina"/>
      <w:ind w:firstLine="708"/>
      <w:rPr>
        <w:lang w:val="en-US"/>
      </w:rPr>
    </w:pPr>
  </w:p>
  <w:p w14:paraId="63C658BB" w14:textId="77777777" w:rsidR="006961A2" w:rsidRPr="00D1283C" w:rsidRDefault="006961A2" w:rsidP="006961A2">
    <w:pPr>
      <w:tabs>
        <w:tab w:val="center" w:pos="4819"/>
        <w:tab w:val="right" w:pos="9638"/>
      </w:tabs>
      <w:jc w:val="center"/>
      <w:rPr>
        <w:sz w:val="18"/>
        <w:szCs w:val="18"/>
        <w:lang w:val="en-US"/>
      </w:rPr>
    </w:pPr>
  </w:p>
  <w:p w14:paraId="4B46DBF8" w14:textId="77777777" w:rsidR="006961A2" w:rsidRPr="006C6DA6" w:rsidRDefault="006961A2" w:rsidP="006961A2">
    <w:pPr>
      <w:pStyle w:val="Pidipagina"/>
      <w:rPr>
        <w:lang w:val="en-US"/>
      </w:rPr>
    </w:pPr>
  </w:p>
  <w:p w14:paraId="7871915B" w14:textId="77777777" w:rsidR="00C354ED" w:rsidRPr="006961A2" w:rsidRDefault="00C354ED" w:rsidP="006961A2">
    <w:pPr>
      <w:pStyle w:val="Pidipagina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BC074" w14:textId="77777777" w:rsidR="0053103B" w:rsidRDefault="0053103B" w:rsidP="005F15EF">
      <w:r>
        <w:separator/>
      </w:r>
    </w:p>
  </w:footnote>
  <w:footnote w:type="continuationSeparator" w:id="0">
    <w:p w14:paraId="5C033639" w14:textId="77777777" w:rsidR="0053103B" w:rsidRDefault="0053103B" w:rsidP="005F15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gliatabel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638"/>
    </w:tblGrid>
    <w:tr w:rsidR="00F502AB" w14:paraId="7FB8D5E1" w14:textId="77777777" w:rsidTr="00F502AB">
      <w:trPr>
        <w:trHeight w:val="2630"/>
      </w:trPr>
      <w:tc>
        <w:tcPr>
          <w:tcW w:w="9854" w:type="dxa"/>
          <w:hideMark/>
        </w:tcPr>
        <w:p w14:paraId="5282D1D6" w14:textId="58B6092C" w:rsidR="00F502AB" w:rsidRDefault="004237F2" w:rsidP="00F502AB">
          <w:pPr>
            <w:pStyle w:val="Intestazione"/>
            <w:jc w:val="center"/>
            <w:rPr>
              <w:sz w:val="24"/>
              <w:szCs w:val="24"/>
            </w:rPr>
          </w:pPr>
          <w:r>
            <w:rPr>
              <w:noProof/>
            </w:rPr>
            <w:drawing>
              <wp:inline distT="0" distB="0" distL="0" distR="0" wp14:anchorId="238013AF" wp14:editId="53F77E53">
                <wp:extent cx="6120130" cy="2065655"/>
                <wp:effectExtent l="0" t="0" r="0" b="0"/>
                <wp:docPr id="2" name="Immagin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20130" cy="2065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420B6F3" w14:textId="77777777" w:rsidR="007D788B" w:rsidRPr="00252086" w:rsidRDefault="007D788B" w:rsidP="00A03711">
    <w:pPr>
      <w:pStyle w:val="Intestazione"/>
      <w:ind w:left="-142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F1310"/>
    <w:multiLevelType w:val="hybridMultilevel"/>
    <w:tmpl w:val="FDCACCE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C377E0"/>
    <w:multiLevelType w:val="hybridMultilevel"/>
    <w:tmpl w:val="574C5CA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8515A7"/>
    <w:multiLevelType w:val="hybridMultilevel"/>
    <w:tmpl w:val="A1BA079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791243"/>
    <w:multiLevelType w:val="hybridMultilevel"/>
    <w:tmpl w:val="E33648EE"/>
    <w:lvl w:ilvl="0" w:tplc="B0B0FDBC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7634110"/>
    <w:multiLevelType w:val="hybridMultilevel"/>
    <w:tmpl w:val="BACE0BBA"/>
    <w:lvl w:ilvl="0" w:tplc="6B7CFAC4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190485"/>
    <w:multiLevelType w:val="hybridMultilevel"/>
    <w:tmpl w:val="DEA03D5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D11811"/>
    <w:multiLevelType w:val="hybridMultilevel"/>
    <w:tmpl w:val="FFAC1470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66434E"/>
    <w:multiLevelType w:val="hybridMultilevel"/>
    <w:tmpl w:val="B0D68B1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F462F1"/>
    <w:multiLevelType w:val="hybridMultilevel"/>
    <w:tmpl w:val="D6503B6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9F7FDA"/>
    <w:multiLevelType w:val="hybridMultilevel"/>
    <w:tmpl w:val="9EA4828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91071208">
    <w:abstractNumId w:val="4"/>
  </w:num>
  <w:num w:numId="2" w16cid:durableId="1828596105">
    <w:abstractNumId w:val="6"/>
  </w:num>
  <w:num w:numId="3" w16cid:durableId="130751547">
    <w:abstractNumId w:val="3"/>
  </w:num>
  <w:num w:numId="4" w16cid:durableId="103840855">
    <w:abstractNumId w:val="9"/>
  </w:num>
  <w:num w:numId="5" w16cid:durableId="277614532">
    <w:abstractNumId w:val="5"/>
  </w:num>
  <w:num w:numId="6" w16cid:durableId="1345017962">
    <w:abstractNumId w:val="2"/>
  </w:num>
  <w:num w:numId="7" w16cid:durableId="816066977">
    <w:abstractNumId w:val="8"/>
  </w:num>
  <w:num w:numId="8" w16cid:durableId="2034722898">
    <w:abstractNumId w:val="1"/>
  </w:num>
  <w:num w:numId="9" w16cid:durableId="643048720">
    <w:abstractNumId w:val="0"/>
  </w:num>
  <w:num w:numId="10" w16cid:durableId="5134961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2BC0"/>
    <w:rsid w:val="000007A1"/>
    <w:rsid w:val="00001EB5"/>
    <w:rsid w:val="0000389D"/>
    <w:rsid w:val="00007E61"/>
    <w:rsid w:val="00022889"/>
    <w:rsid w:val="0002548F"/>
    <w:rsid w:val="00036F4A"/>
    <w:rsid w:val="00043346"/>
    <w:rsid w:val="000444EF"/>
    <w:rsid w:val="0004718A"/>
    <w:rsid w:val="0005042B"/>
    <w:rsid w:val="00060061"/>
    <w:rsid w:val="000676D7"/>
    <w:rsid w:val="00085E98"/>
    <w:rsid w:val="000869AE"/>
    <w:rsid w:val="0009074E"/>
    <w:rsid w:val="00092644"/>
    <w:rsid w:val="00092BA2"/>
    <w:rsid w:val="00093DC7"/>
    <w:rsid w:val="000B0288"/>
    <w:rsid w:val="000B1719"/>
    <w:rsid w:val="000C41AF"/>
    <w:rsid w:val="000D169B"/>
    <w:rsid w:val="000D6A75"/>
    <w:rsid w:val="000E2D3B"/>
    <w:rsid w:val="000E720F"/>
    <w:rsid w:val="000E744B"/>
    <w:rsid w:val="001008C2"/>
    <w:rsid w:val="00103C2F"/>
    <w:rsid w:val="0010700A"/>
    <w:rsid w:val="00115800"/>
    <w:rsid w:val="001161EA"/>
    <w:rsid w:val="00121837"/>
    <w:rsid w:val="00125FD2"/>
    <w:rsid w:val="001273A6"/>
    <w:rsid w:val="001328A7"/>
    <w:rsid w:val="00134DF5"/>
    <w:rsid w:val="00136839"/>
    <w:rsid w:val="00137D35"/>
    <w:rsid w:val="001404E0"/>
    <w:rsid w:val="00144879"/>
    <w:rsid w:val="00153FA0"/>
    <w:rsid w:val="001544FF"/>
    <w:rsid w:val="0015647C"/>
    <w:rsid w:val="00161131"/>
    <w:rsid w:val="00161E3F"/>
    <w:rsid w:val="0017107A"/>
    <w:rsid w:val="001754F9"/>
    <w:rsid w:val="00176AA1"/>
    <w:rsid w:val="0018073B"/>
    <w:rsid w:val="00182C41"/>
    <w:rsid w:val="0018545C"/>
    <w:rsid w:val="0019043F"/>
    <w:rsid w:val="00191A15"/>
    <w:rsid w:val="001A0C2D"/>
    <w:rsid w:val="001A7AC1"/>
    <w:rsid w:val="001B0202"/>
    <w:rsid w:val="001B02AF"/>
    <w:rsid w:val="001B20BA"/>
    <w:rsid w:val="001C3E95"/>
    <w:rsid w:val="001D04D8"/>
    <w:rsid w:val="001D66C1"/>
    <w:rsid w:val="001E5FAC"/>
    <w:rsid w:val="001E78CD"/>
    <w:rsid w:val="00201C77"/>
    <w:rsid w:val="00202E8A"/>
    <w:rsid w:val="0020388B"/>
    <w:rsid w:val="002053FC"/>
    <w:rsid w:val="00205447"/>
    <w:rsid w:val="002105F2"/>
    <w:rsid w:val="00211E53"/>
    <w:rsid w:val="00224143"/>
    <w:rsid w:val="00225DA7"/>
    <w:rsid w:val="00230733"/>
    <w:rsid w:val="00230DAC"/>
    <w:rsid w:val="00232AEF"/>
    <w:rsid w:val="0023389F"/>
    <w:rsid w:val="002350EB"/>
    <w:rsid w:val="00242E84"/>
    <w:rsid w:val="00244CA6"/>
    <w:rsid w:val="00245E37"/>
    <w:rsid w:val="0024760C"/>
    <w:rsid w:val="00252086"/>
    <w:rsid w:val="00252A3A"/>
    <w:rsid w:val="002556A9"/>
    <w:rsid w:val="00256ACF"/>
    <w:rsid w:val="002576E7"/>
    <w:rsid w:val="00261BCE"/>
    <w:rsid w:val="00265A88"/>
    <w:rsid w:val="00266D24"/>
    <w:rsid w:val="002706C9"/>
    <w:rsid w:val="00274023"/>
    <w:rsid w:val="002806F9"/>
    <w:rsid w:val="00281621"/>
    <w:rsid w:val="00281CE0"/>
    <w:rsid w:val="00282249"/>
    <w:rsid w:val="00292D6A"/>
    <w:rsid w:val="00292DA6"/>
    <w:rsid w:val="002951D6"/>
    <w:rsid w:val="002A1EBE"/>
    <w:rsid w:val="002A72C8"/>
    <w:rsid w:val="002B2944"/>
    <w:rsid w:val="002B4136"/>
    <w:rsid w:val="002B6740"/>
    <w:rsid w:val="002C2DF8"/>
    <w:rsid w:val="002C4C10"/>
    <w:rsid w:val="002C4CB1"/>
    <w:rsid w:val="002C67EE"/>
    <w:rsid w:val="002C7D9C"/>
    <w:rsid w:val="002D06F7"/>
    <w:rsid w:val="002D686A"/>
    <w:rsid w:val="002E48B9"/>
    <w:rsid w:val="002E7664"/>
    <w:rsid w:val="002F244E"/>
    <w:rsid w:val="002F62AA"/>
    <w:rsid w:val="00302E16"/>
    <w:rsid w:val="00304969"/>
    <w:rsid w:val="003062AD"/>
    <w:rsid w:val="003156CD"/>
    <w:rsid w:val="00321453"/>
    <w:rsid w:val="00325912"/>
    <w:rsid w:val="003303C3"/>
    <w:rsid w:val="00332A11"/>
    <w:rsid w:val="00334200"/>
    <w:rsid w:val="00337427"/>
    <w:rsid w:val="003519B2"/>
    <w:rsid w:val="0035296F"/>
    <w:rsid w:val="00361054"/>
    <w:rsid w:val="00366587"/>
    <w:rsid w:val="00366810"/>
    <w:rsid w:val="00373064"/>
    <w:rsid w:val="00393E1A"/>
    <w:rsid w:val="00393E71"/>
    <w:rsid w:val="003A2787"/>
    <w:rsid w:val="003A29A8"/>
    <w:rsid w:val="003A5B37"/>
    <w:rsid w:val="003A7F6C"/>
    <w:rsid w:val="003B2426"/>
    <w:rsid w:val="003B7285"/>
    <w:rsid w:val="003C08A3"/>
    <w:rsid w:val="003D04FE"/>
    <w:rsid w:val="003D2EB8"/>
    <w:rsid w:val="003D56D9"/>
    <w:rsid w:val="003D6EA7"/>
    <w:rsid w:val="003D70E2"/>
    <w:rsid w:val="003E2CD8"/>
    <w:rsid w:val="003E7B88"/>
    <w:rsid w:val="003F270F"/>
    <w:rsid w:val="003F6449"/>
    <w:rsid w:val="004012D5"/>
    <w:rsid w:val="00404743"/>
    <w:rsid w:val="00406F43"/>
    <w:rsid w:val="00410683"/>
    <w:rsid w:val="00411F91"/>
    <w:rsid w:val="00413234"/>
    <w:rsid w:val="0042103E"/>
    <w:rsid w:val="00422C1A"/>
    <w:rsid w:val="004237F2"/>
    <w:rsid w:val="00424A8F"/>
    <w:rsid w:val="0042553B"/>
    <w:rsid w:val="004265BF"/>
    <w:rsid w:val="00437CA1"/>
    <w:rsid w:val="00453C56"/>
    <w:rsid w:val="004575E0"/>
    <w:rsid w:val="00462597"/>
    <w:rsid w:val="0046483A"/>
    <w:rsid w:val="0047374A"/>
    <w:rsid w:val="00475702"/>
    <w:rsid w:val="0048204E"/>
    <w:rsid w:val="00483753"/>
    <w:rsid w:val="00485F3F"/>
    <w:rsid w:val="00491966"/>
    <w:rsid w:val="00494D6E"/>
    <w:rsid w:val="004A2B2F"/>
    <w:rsid w:val="004B1117"/>
    <w:rsid w:val="004B6E94"/>
    <w:rsid w:val="004C0ACA"/>
    <w:rsid w:val="004C3DF4"/>
    <w:rsid w:val="004C3F07"/>
    <w:rsid w:val="004C59DC"/>
    <w:rsid w:val="004D146B"/>
    <w:rsid w:val="004D198D"/>
    <w:rsid w:val="004D6765"/>
    <w:rsid w:val="004F1ECA"/>
    <w:rsid w:val="004F3B7C"/>
    <w:rsid w:val="00500024"/>
    <w:rsid w:val="00500725"/>
    <w:rsid w:val="00502FB1"/>
    <w:rsid w:val="00517923"/>
    <w:rsid w:val="00521B9F"/>
    <w:rsid w:val="00525574"/>
    <w:rsid w:val="0053103B"/>
    <w:rsid w:val="00540E0F"/>
    <w:rsid w:val="00541A89"/>
    <w:rsid w:val="00546DC7"/>
    <w:rsid w:val="00552D20"/>
    <w:rsid w:val="00553B22"/>
    <w:rsid w:val="005566D1"/>
    <w:rsid w:val="00556F8D"/>
    <w:rsid w:val="00564136"/>
    <w:rsid w:val="00567369"/>
    <w:rsid w:val="005743F6"/>
    <w:rsid w:val="005758BB"/>
    <w:rsid w:val="005778F1"/>
    <w:rsid w:val="00587633"/>
    <w:rsid w:val="00590D2A"/>
    <w:rsid w:val="00596A16"/>
    <w:rsid w:val="005A4F20"/>
    <w:rsid w:val="005A720F"/>
    <w:rsid w:val="005B185E"/>
    <w:rsid w:val="005B5404"/>
    <w:rsid w:val="005B637E"/>
    <w:rsid w:val="005D2614"/>
    <w:rsid w:val="005E0A29"/>
    <w:rsid w:val="005E3000"/>
    <w:rsid w:val="005E40EF"/>
    <w:rsid w:val="005F15EF"/>
    <w:rsid w:val="005F2B1E"/>
    <w:rsid w:val="005F3AC4"/>
    <w:rsid w:val="005F4369"/>
    <w:rsid w:val="005F5535"/>
    <w:rsid w:val="005F680C"/>
    <w:rsid w:val="00601DCD"/>
    <w:rsid w:val="006055F8"/>
    <w:rsid w:val="00623DF0"/>
    <w:rsid w:val="006263DF"/>
    <w:rsid w:val="00632C90"/>
    <w:rsid w:val="00633A3F"/>
    <w:rsid w:val="006343D6"/>
    <w:rsid w:val="0063487F"/>
    <w:rsid w:val="00640305"/>
    <w:rsid w:val="00643590"/>
    <w:rsid w:val="00647F45"/>
    <w:rsid w:val="00650FF7"/>
    <w:rsid w:val="0065462C"/>
    <w:rsid w:val="006564B7"/>
    <w:rsid w:val="00657BFF"/>
    <w:rsid w:val="00657CA7"/>
    <w:rsid w:val="00657D5C"/>
    <w:rsid w:val="006617E2"/>
    <w:rsid w:val="006647DB"/>
    <w:rsid w:val="00681493"/>
    <w:rsid w:val="006961A2"/>
    <w:rsid w:val="006A135C"/>
    <w:rsid w:val="006A2F55"/>
    <w:rsid w:val="006A6260"/>
    <w:rsid w:val="006B1609"/>
    <w:rsid w:val="006B4BC0"/>
    <w:rsid w:val="006B6700"/>
    <w:rsid w:val="006C4916"/>
    <w:rsid w:val="006C6D6D"/>
    <w:rsid w:val="006C7302"/>
    <w:rsid w:val="006D0B42"/>
    <w:rsid w:val="006D1B57"/>
    <w:rsid w:val="006D232A"/>
    <w:rsid w:val="006D66A4"/>
    <w:rsid w:val="006E4C67"/>
    <w:rsid w:val="006F09F5"/>
    <w:rsid w:val="006F0B05"/>
    <w:rsid w:val="006F507E"/>
    <w:rsid w:val="006F6D53"/>
    <w:rsid w:val="006F7734"/>
    <w:rsid w:val="00701A15"/>
    <w:rsid w:val="00702C6F"/>
    <w:rsid w:val="007045B6"/>
    <w:rsid w:val="0070640A"/>
    <w:rsid w:val="00725E56"/>
    <w:rsid w:val="00727288"/>
    <w:rsid w:val="0073383B"/>
    <w:rsid w:val="0073585F"/>
    <w:rsid w:val="007379E1"/>
    <w:rsid w:val="0075051F"/>
    <w:rsid w:val="007526FA"/>
    <w:rsid w:val="00755232"/>
    <w:rsid w:val="00761413"/>
    <w:rsid w:val="00764B37"/>
    <w:rsid w:val="00770CFA"/>
    <w:rsid w:val="00776B0E"/>
    <w:rsid w:val="00781BFD"/>
    <w:rsid w:val="007823F0"/>
    <w:rsid w:val="007835BB"/>
    <w:rsid w:val="007926B2"/>
    <w:rsid w:val="00794F37"/>
    <w:rsid w:val="007A20F0"/>
    <w:rsid w:val="007A2905"/>
    <w:rsid w:val="007A4ACD"/>
    <w:rsid w:val="007A5F2B"/>
    <w:rsid w:val="007C010B"/>
    <w:rsid w:val="007C2026"/>
    <w:rsid w:val="007C47C1"/>
    <w:rsid w:val="007D013B"/>
    <w:rsid w:val="007D0D1C"/>
    <w:rsid w:val="007D1B1B"/>
    <w:rsid w:val="007D66A4"/>
    <w:rsid w:val="007D788B"/>
    <w:rsid w:val="007E08D5"/>
    <w:rsid w:val="007E0F8A"/>
    <w:rsid w:val="007E3BC8"/>
    <w:rsid w:val="007E4C6B"/>
    <w:rsid w:val="007E7FD9"/>
    <w:rsid w:val="007F0E39"/>
    <w:rsid w:val="008021F3"/>
    <w:rsid w:val="00805A79"/>
    <w:rsid w:val="00811731"/>
    <w:rsid w:val="00811E71"/>
    <w:rsid w:val="00812FEE"/>
    <w:rsid w:val="008346E3"/>
    <w:rsid w:val="00835E8B"/>
    <w:rsid w:val="008402E3"/>
    <w:rsid w:val="00841FB5"/>
    <w:rsid w:val="008503B3"/>
    <w:rsid w:val="00850D5D"/>
    <w:rsid w:val="00853C46"/>
    <w:rsid w:val="00854D7C"/>
    <w:rsid w:val="00855C12"/>
    <w:rsid w:val="0085612E"/>
    <w:rsid w:val="008571EF"/>
    <w:rsid w:val="00865009"/>
    <w:rsid w:val="0086662C"/>
    <w:rsid w:val="00875435"/>
    <w:rsid w:val="008901A2"/>
    <w:rsid w:val="00895607"/>
    <w:rsid w:val="0089631D"/>
    <w:rsid w:val="008A04D1"/>
    <w:rsid w:val="008A0FD8"/>
    <w:rsid w:val="008A2EA0"/>
    <w:rsid w:val="008B3840"/>
    <w:rsid w:val="008B6EFF"/>
    <w:rsid w:val="008C0AA7"/>
    <w:rsid w:val="008D0DA1"/>
    <w:rsid w:val="008D4D7D"/>
    <w:rsid w:val="008D6A34"/>
    <w:rsid w:val="008E0FC3"/>
    <w:rsid w:val="008E139D"/>
    <w:rsid w:val="008E36B7"/>
    <w:rsid w:val="008E3ECA"/>
    <w:rsid w:val="008E6420"/>
    <w:rsid w:val="008F614F"/>
    <w:rsid w:val="00900567"/>
    <w:rsid w:val="0090076A"/>
    <w:rsid w:val="00903942"/>
    <w:rsid w:val="009072C3"/>
    <w:rsid w:val="00911C94"/>
    <w:rsid w:val="009121E9"/>
    <w:rsid w:val="00912BA1"/>
    <w:rsid w:val="00921A09"/>
    <w:rsid w:val="00922E38"/>
    <w:rsid w:val="009251BE"/>
    <w:rsid w:val="009334D5"/>
    <w:rsid w:val="009362DA"/>
    <w:rsid w:val="00936902"/>
    <w:rsid w:val="0093774A"/>
    <w:rsid w:val="00945052"/>
    <w:rsid w:val="00947ADA"/>
    <w:rsid w:val="009521FF"/>
    <w:rsid w:val="0096083E"/>
    <w:rsid w:val="00962A2E"/>
    <w:rsid w:val="00962EA4"/>
    <w:rsid w:val="0096612A"/>
    <w:rsid w:val="009715D6"/>
    <w:rsid w:val="00972735"/>
    <w:rsid w:val="009751C4"/>
    <w:rsid w:val="009765E8"/>
    <w:rsid w:val="00976B45"/>
    <w:rsid w:val="009A037A"/>
    <w:rsid w:val="009A2E6F"/>
    <w:rsid w:val="009C5839"/>
    <w:rsid w:val="009C7A41"/>
    <w:rsid w:val="009D32FC"/>
    <w:rsid w:val="009D5B59"/>
    <w:rsid w:val="009D7E0C"/>
    <w:rsid w:val="009E10F2"/>
    <w:rsid w:val="009E4DE1"/>
    <w:rsid w:val="009E6B40"/>
    <w:rsid w:val="009E7E57"/>
    <w:rsid w:val="009F4A86"/>
    <w:rsid w:val="009F5C5C"/>
    <w:rsid w:val="00A0141D"/>
    <w:rsid w:val="00A03711"/>
    <w:rsid w:val="00A1656D"/>
    <w:rsid w:val="00A17540"/>
    <w:rsid w:val="00A2395B"/>
    <w:rsid w:val="00A33E5C"/>
    <w:rsid w:val="00A3585E"/>
    <w:rsid w:val="00A40280"/>
    <w:rsid w:val="00A41B97"/>
    <w:rsid w:val="00A41FB5"/>
    <w:rsid w:val="00A41FF7"/>
    <w:rsid w:val="00A43800"/>
    <w:rsid w:val="00A4392C"/>
    <w:rsid w:val="00A51FC4"/>
    <w:rsid w:val="00A529F2"/>
    <w:rsid w:val="00A554F1"/>
    <w:rsid w:val="00A56A48"/>
    <w:rsid w:val="00A57242"/>
    <w:rsid w:val="00A579E1"/>
    <w:rsid w:val="00A611C3"/>
    <w:rsid w:val="00A6662A"/>
    <w:rsid w:val="00A6770E"/>
    <w:rsid w:val="00A71A39"/>
    <w:rsid w:val="00A723E6"/>
    <w:rsid w:val="00A821A8"/>
    <w:rsid w:val="00A84A90"/>
    <w:rsid w:val="00A9085E"/>
    <w:rsid w:val="00A90E43"/>
    <w:rsid w:val="00A94321"/>
    <w:rsid w:val="00A96735"/>
    <w:rsid w:val="00A9782C"/>
    <w:rsid w:val="00AA1B29"/>
    <w:rsid w:val="00AA77E5"/>
    <w:rsid w:val="00AB4A8A"/>
    <w:rsid w:val="00AC1096"/>
    <w:rsid w:val="00AC677A"/>
    <w:rsid w:val="00AC6F1D"/>
    <w:rsid w:val="00AD340D"/>
    <w:rsid w:val="00AD5B23"/>
    <w:rsid w:val="00AD78AD"/>
    <w:rsid w:val="00AD7D32"/>
    <w:rsid w:val="00AE229A"/>
    <w:rsid w:val="00AE3AB7"/>
    <w:rsid w:val="00B04B07"/>
    <w:rsid w:val="00B1350C"/>
    <w:rsid w:val="00B218D3"/>
    <w:rsid w:val="00B22D14"/>
    <w:rsid w:val="00B27454"/>
    <w:rsid w:val="00B44A80"/>
    <w:rsid w:val="00B463BA"/>
    <w:rsid w:val="00B47AD3"/>
    <w:rsid w:val="00B52C78"/>
    <w:rsid w:val="00B5440F"/>
    <w:rsid w:val="00B6643A"/>
    <w:rsid w:val="00B72DC3"/>
    <w:rsid w:val="00B73CC5"/>
    <w:rsid w:val="00B75709"/>
    <w:rsid w:val="00B8051C"/>
    <w:rsid w:val="00B80A81"/>
    <w:rsid w:val="00B8335E"/>
    <w:rsid w:val="00B86C6F"/>
    <w:rsid w:val="00B8770D"/>
    <w:rsid w:val="00B92A3A"/>
    <w:rsid w:val="00B93E73"/>
    <w:rsid w:val="00B94F1C"/>
    <w:rsid w:val="00B9757C"/>
    <w:rsid w:val="00BA2499"/>
    <w:rsid w:val="00BA5FB6"/>
    <w:rsid w:val="00BA6974"/>
    <w:rsid w:val="00BA7D7F"/>
    <w:rsid w:val="00BC0DA6"/>
    <w:rsid w:val="00BC2FE2"/>
    <w:rsid w:val="00BC5290"/>
    <w:rsid w:val="00BC6B01"/>
    <w:rsid w:val="00BE4EF9"/>
    <w:rsid w:val="00BF0FCF"/>
    <w:rsid w:val="00BF19CD"/>
    <w:rsid w:val="00BF3D75"/>
    <w:rsid w:val="00BF4415"/>
    <w:rsid w:val="00C02CD5"/>
    <w:rsid w:val="00C02EFC"/>
    <w:rsid w:val="00C03F6F"/>
    <w:rsid w:val="00C044C3"/>
    <w:rsid w:val="00C0654C"/>
    <w:rsid w:val="00C06FFF"/>
    <w:rsid w:val="00C12A29"/>
    <w:rsid w:val="00C16A0C"/>
    <w:rsid w:val="00C176BE"/>
    <w:rsid w:val="00C22794"/>
    <w:rsid w:val="00C232A2"/>
    <w:rsid w:val="00C354ED"/>
    <w:rsid w:val="00C41597"/>
    <w:rsid w:val="00C456BE"/>
    <w:rsid w:val="00C526F3"/>
    <w:rsid w:val="00C54843"/>
    <w:rsid w:val="00C56DE9"/>
    <w:rsid w:val="00C65CB9"/>
    <w:rsid w:val="00C754FD"/>
    <w:rsid w:val="00C82B10"/>
    <w:rsid w:val="00C84770"/>
    <w:rsid w:val="00C86C90"/>
    <w:rsid w:val="00C9278E"/>
    <w:rsid w:val="00C93A49"/>
    <w:rsid w:val="00C94EA4"/>
    <w:rsid w:val="00CB32BD"/>
    <w:rsid w:val="00CB4291"/>
    <w:rsid w:val="00CB7AD5"/>
    <w:rsid w:val="00CB7E2B"/>
    <w:rsid w:val="00CE1988"/>
    <w:rsid w:val="00CE488A"/>
    <w:rsid w:val="00CE6926"/>
    <w:rsid w:val="00CF140C"/>
    <w:rsid w:val="00CF5D74"/>
    <w:rsid w:val="00CF69AF"/>
    <w:rsid w:val="00CF6D08"/>
    <w:rsid w:val="00CF7E86"/>
    <w:rsid w:val="00D00C1F"/>
    <w:rsid w:val="00D05E71"/>
    <w:rsid w:val="00D17321"/>
    <w:rsid w:val="00D22BC0"/>
    <w:rsid w:val="00D23885"/>
    <w:rsid w:val="00D2784C"/>
    <w:rsid w:val="00D30D30"/>
    <w:rsid w:val="00D32A3C"/>
    <w:rsid w:val="00D356D2"/>
    <w:rsid w:val="00D379EF"/>
    <w:rsid w:val="00D44F76"/>
    <w:rsid w:val="00D4622D"/>
    <w:rsid w:val="00D51D3A"/>
    <w:rsid w:val="00D530D5"/>
    <w:rsid w:val="00D624BD"/>
    <w:rsid w:val="00D62A0C"/>
    <w:rsid w:val="00D64C2E"/>
    <w:rsid w:val="00D66304"/>
    <w:rsid w:val="00D727E4"/>
    <w:rsid w:val="00D7328E"/>
    <w:rsid w:val="00D820C0"/>
    <w:rsid w:val="00D846AA"/>
    <w:rsid w:val="00D86C7C"/>
    <w:rsid w:val="00DA2779"/>
    <w:rsid w:val="00DA34A8"/>
    <w:rsid w:val="00DA3B4E"/>
    <w:rsid w:val="00DA44C4"/>
    <w:rsid w:val="00DA6450"/>
    <w:rsid w:val="00DA694F"/>
    <w:rsid w:val="00DB155A"/>
    <w:rsid w:val="00DB4296"/>
    <w:rsid w:val="00DC5BD3"/>
    <w:rsid w:val="00DC5BE8"/>
    <w:rsid w:val="00DD63EE"/>
    <w:rsid w:val="00DF2104"/>
    <w:rsid w:val="00E0202E"/>
    <w:rsid w:val="00E024BC"/>
    <w:rsid w:val="00E03B8D"/>
    <w:rsid w:val="00E10493"/>
    <w:rsid w:val="00E1411D"/>
    <w:rsid w:val="00E21768"/>
    <w:rsid w:val="00E31557"/>
    <w:rsid w:val="00E34909"/>
    <w:rsid w:val="00E41C3C"/>
    <w:rsid w:val="00E432C2"/>
    <w:rsid w:val="00E43949"/>
    <w:rsid w:val="00E47220"/>
    <w:rsid w:val="00E5413D"/>
    <w:rsid w:val="00E645F6"/>
    <w:rsid w:val="00E65BB5"/>
    <w:rsid w:val="00E66514"/>
    <w:rsid w:val="00E72C51"/>
    <w:rsid w:val="00E81229"/>
    <w:rsid w:val="00E92EE3"/>
    <w:rsid w:val="00E93393"/>
    <w:rsid w:val="00EA2402"/>
    <w:rsid w:val="00EC1497"/>
    <w:rsid w:val="00EC1696"/>
    <w:rsid w:val="00EC2999"/>
    <w:rsid w:val="00EC4BF9"/>
    <w:rsid w:val="00EC5E20"/>
    <w:rsid w:val="00ED13CB"/>
    <w:rsid w:val="00ED27F2"/>
    <w:rsid w:val="00ED388D"/>
    <w:rsid w:val="00ED6481"/>
    <w:rsid w:val="00EE1EC4"/>
    <w:rsid w:val="00EF3A3B"/>
    <w:rsid w:val="00EF5E11"/>
    <w:rsid w:val="00F0094D"/>
    <w:rsid w:val="00F00BF4"/>
    <w:rsid w:val="00F04946"/>
    <w:rsid w:val="00F064CA"/>
    <w:rsid w:val="00F066BA"/>
    <w:rsid w:val="00F11F80"/>
    <w:rsid w:val="00F17E14"/>
    <w:rsid w:val="00F27ACF"/>
    <w:rsid w:val="00F309D1"/>
    <w:rsid w:val="00F340FD"/>
    <w:rsid w:val="00F349AB"/>
    <w:rsid w:val="00F36A08"/>
    <w:rsid w:val="00F4340E"/>
    <w:rsid w:val="00F46BB4"/>
    <w:rsid w:val="00F4779C"/>
    <w:rsid w:val="00F477B8"/>
    <w:rsid w:val="00F502AB"/>
    <w:rsid w:val="00F5678C"/>
    <w:rsid w:val="00F61AE0"/>
    <w:rsid w:val="00F63433"/>
    <w:rsid w:val="00F74281"/>
    <w:rsid w:val="00F7468E"/>
    <w:rsid w:val="00F74998"/>
    <w:rsid w:val="00F74D51"/>
    <w:rsid w:val="00F75A54"/>
    <w:rsid w:val="00F76535"/>
    <w:rsid w:val="00F82660"/>
    <w:rsid w:val="00F832D0"/>
    <w:rsid w:val="00FA13FE"/>
    <w:rsid w:val="00FA4D60"/>
    <w:rsid w:val="00FA576E"/>
    <w:rsid w:val="00FA7967"/>
    <w:rsid w:val="00FB068B"/>
    <w:rsid w:val="00FB0D32"/>
    <w:rsid w:val="00FB35D0"/>
    <w:rsid w:val="00FC1820"/>
    <w:rsid w:val="00FC42E0"/>
    <w:rsid w:val="00FC79D6"/>
    <w:rsid w:val="00FD112E"/>
    <w:rsid w:val="00FD1B89"/>
    <w:rsid w:val="00FD4D17"/>
    <w:rsid w:val="00FF01A0"/>
    <w:rsid w:val="00FF5229"/>
    <w:rsid w:val="00FF5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ECC81D"/>
  <w15:docId w15:val="{4A56DEE8-C516-41DD-BAF2-C492643C1F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503B3"/>
    <w:pPr>
      <w:widowControl w:val="0"/>
      <w:spacing w:after="0" w:line="240" w:lineRule="auto"/>
    </w:p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5F15E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15EF"/>
  </w:style>
  <w:style w:type="paragraph" w:styleId="Pidipagina">
    <w:name w:val="footer"/>
    <w:basedOn w:val="Normale"/>
    <w:link w:val="PidipaginaCarattere"/>
    <w:uiPriority w:val="99"/>
    <w:unhideWhenUsed/>
    <w:rsid w:val="005F15E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15EF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F15EF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F15EF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rsid w:val="005F15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basedOn w:val="Carpredefinitoparagrafo"/>
    <w:uiPriority w:val="99"/>
    <w:unhideWhenUsed/>
    <w:rsid w:val="005F15EF"/>
    <w:rPr>
      <w:color w:val="0000FF" w:themeColor="hyperlink"/>
      <w:u w:val="single"/>
    </w:rPr>
  </w:style>
  <w:style w:type="paragraph" w:styleId="Paragrafoelenco">
    <w:name w:val="List Paragraph"/>
    <w:basedOn w:val="Normale"/>
    <w:uiPriority w:val="34"/>
    <w:qFormat/>
    <w:rsid w:val="00500024"/>
    <w:pPr>
      <w:ind w:left="720"/>
      <w:contextualSpacing/>
    </w:pPr>
  </w:style>
  <w:style w:type="table" w:customStyle="1" w:styleId="Grigliatabella1">
    <w:name w:val="Griglia tabella1"/>
    <w:basedOn w:val="Tabellanormale"/>
    <w:next w:val="Grigliatabella"/>
    <w:uiPriority w:val="59"/>
    <w:rsid w:val="00E2176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uiPriority w:val="59"/>
    <w:rsid w:val="00E2176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3">
    <w:name w:val="Griglia tabella3"/>
    <w:basedOn w:val="Tabellanormale"/>
    <w:next w:val="Grigliatabella"/>
    <w:uiPriority w:val="59"/>
    <w:rsid w:val="00E2176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4">
    <w:name w:val="Griglia tabella4"/>
    <w:basedOn w:val="Tabellanormale"/>
    <w:next w:val="Grigliatabella"/>
    <w:uiPriority w:val="59"/>
    <w:rsid w:val="00E2176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5">
    <w:name w:val="Griglia tabella5"/>
    <w:basedOn w:val="Tabellanormale"/>
    <w:next w:val="Grigliatabella"/>
    <w:rsid w:val="00B544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zionenonrisolta">
    <w:name w:val="Unresolved Mention"/>
    <w:basedOn w:val="Carpredefinitoparagrafo"/>
    <w:uiPriority w:val="99"/>
    <w:semiHidden/>
    <w:unhideWhenUsed/>
    <w:rsid w:val="006348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59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2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43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roberto.cavallaro3@istruzione.it" TargetMode="External"/><Relationship Id="rId2" Type="http://schemas.openxmlformats.org/officeDocument/2006/relationships/hyperlink" Target="mailto:davide.pellerino@istruzione.it" TargetMode="External"/><Relationship Id="rId1" Type="http://schemas.openxmlformats.org/officeDocument/2006/relationships/hyperlink" Target="mailto:patrizia.garutti.fe@istruzione.it" TargetMode="External"/><Relationship Id="rId5" Type="http://schemas.openxmlformats.org/officeDocument/2006/relationships/hyperlink" Target="mailto:csafe@postacert.istruzione.it" TargetMode="External"/><Relationship Id="rId4" Type="http://schemas.openxmlformats.org/officeDocument/2006/relationships/hyperlink" Target="mailto:usp.fe@istruzione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mi05110\AppData\Roaming\Microsoft\Templates\Risorse%20Umane.dotx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14BDC4-40D0-47AB-BC91-A0E2FC8856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Risorse Umane.dotx</Template>
  <TotalTime>85</TotalTime>
  <Pages>2</Pages>
  <Words>389</Words>
  <Characters>2218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Soverini Edoardo</cp:lastModifiedBy>
  <cp:revision>12</cp:revision>
  <cp:lastPrinted>2025-07-08T13:57:00Z</cp:lastPrinted>
  <dcterms:created xsi:type="dcterms:W3CDTF">2026-08-26T09:20:00Z</dcterms:created>
  <dcterms:modified xsi:type="dcterms:W3CDTF">2026-08-31T11:08:00Z</dcterms:modified>
</cp:coreProperties>
</file>